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1AF" w:rsidRPr="00465E5C" w:rsidRDefault="00B871AF" w:rsidP="00B871AF">
      <w:pPr>
        <w:tabs>
          <w:tab w:val="left" w:pos="9354"/>
        </w:tabs>
        <w:ind w:right="-2"/>
        <w:jc w:val="center"/>
        <w:rPr>
          <w:b/>
          <w:sz w:val="28"/>
          <w:szCs w:val="28"/>
        </w:rPr>
      </w:pPr>
      <w:bookmarkStart w:id="0" w:name="_GoBack"/>
      <w:bookmarkEnd w:id="0"/>
      <w:r w:rsidRPr="00465E5C">
        <w:rPr>
          <w:b/>
          <w:sz w:val="28"/>
          <w:szCs w:val="28"/>
        </w:rPr>
        <w:t xml:space="preserve">Перечень </w:t>
      </w:r>
    </w:p>
    <w:p w:rsidR="005001F6" w:rsidRDefault="00B871AF" w:rsidP="00B871AF">
      <w:pPr>
        <w:tabs>
          <w:tab w:val="left" w:pos="9354"/>
        </w:tabs>
        <w:ind w:right="-2"/>
        <w:jc w:val="center"/>
        <w:rPr>
          <w:b/>
          <w:sz w:val="28"/>
          <w:szCs w:val="28"/>
        </w:rPr>
      </w:pPr>
      <w:r w:rsidRPr="00465E5C">
        <w:rPr>
          <w:b/>
          <w:sz w:val="28"/>
          <w:szCs w:val="28"/>
        </w:rPr>
        <w:t xml:space="preserve">государственных  и муниципальных услуг, предоставление которых </w:t>
      </w:r>
      <w:r w:rsidR="00130F4B">
        <w:rPr>
          <w:b/>
          <w:sz w:val="28"/>
          <w:szCs w:val="28"/>
        </w:rPr>
        <w:t xml:space="preserve">  </w:t>
      </w:r>
      <w:r w:rsidRPr="00465E5C">
        <w:rPr>
          <w:b/>
          <w:sz w:val="28"/>
          <w:szCs w:val="28"/>
        </w:rPr>
        <w:t xml:space="preserve">организовано в отделении по </w:t>
      </w:r>
      <w:r w:rsidR="002D7FD0">
        <w:rPr>
          <w:b/>
          <w:sz w:val="28"/>
          <w:szCs w:val="28"/>
        </w:rPr>
        <w:t>Северо-Курильскому</w:t>
      </w:r>
      <w:r w:rsidRPr="00465E5C">
        <w:rPr>
          <w:b/>
          <w:sz w:val="28"/>
          <w:szCs w:val="28"/>
        </w:rPr>
        <w:t xml:space="preserve"> городскому округу  </w:t>
      </w:r>
      <w:r w:rsidR="00130F4B">
        <w:rPr>
          <w:b/>
          <w:sz w:val="28"/>
          <w:szCs w:val="28"/>
        </w:rPr>
        <w:t xml:space="preserve"> </w:t>
      </w:r>
      <w:r w:rsidRPr="00465E5C">
        <w:rPr>
          <w:b/>
          <w:sz w:val="28"/>
          <w:szCs w:val="28"/>
        </w:rPr>
        <w:t>государственного бюджетного учреждения Сахалинской области «Мн</w:t>
      </w:r>
      <w:r w:rsidRPr="00465E5C">
        <w:rPr>
          <w:b/>
          <w:sz w:val="28"/>
          <w:szCs w:val="28"/>
        </w:rPr>
        <w:t>о</w:t>
      </w:r>
      <w:r w:rsidRPr="00465E5C">
        <w:rPr>
          <w:b/>
          <w:sz w:val="28"/>
          <w:szCs w:val="28"/>
        </w:rPr>
        <w:t>гофункциональный центр предоставления государственных и муниц</w:t>
      </w:r>
      <w:r w:rsidRPr="00465E5C">
        <w:rPr>
          <w:b/>
          <w:sz w:val="28"/>
          <w:szCs w:val="28"/>
        </w:rPr>
        <w:t>и</w:t>
      </w:r>
      <w:r w:rsidRPr="00465E5C">
        <w:rPr>
          <w:b/>
          <w:sz w:val="28"/>
          <w:szCs w:val="28"/>
        </w:rPr>
        <w:t>пальных услуг»</w:t>
      </w:r>
    </w:p>
    <w:p w:rsidR="002C10FF" w:rsidRDefault="002C10FF" w:rsidP="00B871AF">
      <w:pPr>
        <w:tabs>
          <w:tab w:val="left" w:pos="9354"/>
        </w:tabs>
        <w:ind w:right="-2"/>
        <w:jc w:val="center"/>
        <w:rPr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505"/>
      </w:tblGrid>
      <w:tr w:rsidR="002C10FF" w:rsidRPr="007C0DC1" w:rsidTr="00224B8F">
        <w:trPr>
          <w:trHeight w:val="503"/>
        </w:trPr>
        <w:tc>
          <w:tcPr>
            <w:tcW w:w="817" w:type="dxa"/>
          </w:tcPr>
          <w:p w:rsidR="002C10FF" w:rsidRPr="007C0DC1" w:rsidRDefault="002C10FF" w:rsidP="00BC6A8E">
            <w:pPr>
              <w:jc w:val="center"/>
              <w:rPr>
                <w:b/>
                <w:sz w:val="24"/>
                <w:szCs w:val="24"/>
              </w:rPr>
            </w:pPr>
            <w:r w:rsidRPr="007C0DC1">
              <w:rPr>
                <w:b/>
                <w:sz w:val="24"/>
                <w:szCs w:val="24"/>
              </w:rPr>
              <w:t xml:space="preserve">№ </w:t>
            </w:r>
          </w:p>
          <w:p w:rsidR="002C10FF" w:rsidRPr="007C0DC1" w:rsidRDefault="002C10FF" w:rsidP="00BC6A8E">
            <w:pPr>
              <w:jc w:val="center"/>
              <w:rPr>
                <w:b/>
                <w:sz w:val="24"/>
                <w:szCs w:val="24"/>
              </w:rPr>
            </w:pPr>
            <w:r w:rsidRPr="007C0DC1">
              <w:rPr>
                <w:b/>
                <w:sz w:val="24"/>
                <w:szCs w:val="24"/>
              </w:rPr>
              <w:t>пп.</w:t>
            </w:r>
          </w:p>
        </w:tc>
        <w:tc>
          <w:tcPr>
            <w:tcW w:w="8505" w:type="dxa"/>
          </w:tcPr>
          <w:p w:rsidR="002C10FF" w:rsidRPr="007C0DC1" w:rsidRDefault="002C10FF" w:rsidP="00BC6A8E">
            <w:pPr>
              <w:jc w:val="center"/>
              <w:rPr>
                <w:b/>
                <w:sz w:val="24"/>
                <w:szCs w:val="24"/>
              </w:rPr>
            </w:pPr>
            <w:r w:rsidRPr="007C0DC1">
              <w:rPr>
                <w:b/>
                <w:sz w:val="24"/>
                <w:szCs w:val="24"/>
              </w:rPr>
              <w:t>Наименование государственной (муниципальной) услуги, администрати</w:t>
            </w:r>
            <w:r w:rsidRPr="007C0DC1">
              <w:rPr>
                <w:b/>
                <w:sz w:val="24"/>
                <w:szCs w:val="24"/>
              </w:rPr>
              <w:t>в</w:t>
            </w:r>
            <w:r w:rsidRPr="007C0DC1">
              <w:rPr>
                <w:b/>
                <w:sz w:val="24"/>
                <w:szCs w:val="24"/>
              </w:rPr>
              <w:t>ной процед</w:t>
            </w:r>
            <w:r w:rsidRPr="007C0DC1">
              <w:rPr>
                <w:b/>
                <w:sz w:val="24"/>
                <w:szCs w:val="24"/>
              </w:rPr>
              <w:t>у</w:t>
            </w:r>
            <w:r w:rsidRPr="007C0DC1">
              <w:rPr>
                <w:b/>
                <w:sz w:val="24"/>
                <w:szCs w:val="24"/>
              </w:rPr>
              <w:t>ры</w:t>
            </w:r>
          </w:p>
        </w:tc>
      </w:tr>
      <w:tr w:rsidR="002C10FF" w:rsidRPr="007C0DC1" w:rsidTr="00224B8F">
        <w:trPr>
          <w:trHeight w:val="503"/>
        </w:trPr>
        <w:tc>
          <w:tcPr>
            <w:tcW w:w="9322" w:type="dxa"/>
            <w:gridSpan w:val="2"/>
          </w:tcPr>
          <w:p w:rsidR="002C10FF" w:rsidRPr="007C0DC1" w:rsidRDefault="00892F8E" w:rsidP="00BC6A8E">
            <w:pPr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  <w:sz w:val="24"/>
                <w:szCs w:val="24"/>
              </w:rPr>
              <w:t>Управление Министерства внутренних дел Российской Федерации по Сахали</w:t>
            </w:r>
            <w:r w:rsidRPr="00771A96">
              <w:rPr>
                <w:b/>
                <w:sz w:val="24"/>
                <w:szCs w:val="24"/>
              </w:rPr>
              <w:t>н</w:t>
            </w:r>
            <w:r w:rsidRPr="00771A96">
              <w:rPr>
                <w:b/>
                <w:sz w:val="24"/>
                <w:szCs w:val="24"/>
              </w:rPr>
              <w:t>ской области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Регистрационный учет граждан Российской Федерации по месту пребывания и месту жительства в пределах Российской Федерации</w:t>
            </w:r>
            <w:r>
              <w:rPr>
                <w:sz w:val="24"/>
                <w:szCs w:val="24"/>
              </w:rPr>
              <w:t>*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Постановка иностранных граждан и лиц без гражданства на учет по месту пребывания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pStyle w:val="ae"/>
              <w:tabs>
                <w:tab w:val="left" w:pos="1276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1A96">
              <w:rPr>
                <w:rFonts w:ascii="Times New Roman" w:hAnsi="Times New Roman"/>
                <w:color w:val="auto"/>
                <w:sz w:val="24"/>
              </w:rPr>
              <w:t>Выдача, замена паспортов гражданина Российской Федерации, удостоверя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ю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щих личность гражданина Российской Федерации на т</w:t>
            </w:r>
            <w:r>
              <w:rPr>
                <w:rFonts w:ascii="Times New Roman" w:hAnsi="Times New Roman"/>
                <w:color w:val="auto"/>
                <w:sz w:val="24"/>
              </w:rPr>
              <w:t>ерритории Российской Федерации**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pStyle w:val="ae"/>
              <w:tabs>
                <w:tab w:val="left" w:pos="1276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1A96">
              <w:rPr>
                <w:rFonts w:ascii="Times New Roman" w:hAnsi="Times New Roman"/>
                <w:color w:val="auto"/>
                <w:sz w:val="24"/>
              </w:rPr>
              <w:t>Оформление и выдача паспортов гражданина Российской Федерации, удостов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е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ряющих ли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ч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ность гражданина Российской Федерации за пределами т</w:t>
            </w:r>
            <w:r>
              <w:rPr>
                <w:rFonts w:ascii="Times New Roman" w:hAnsi="Times New Roman"/>
                <w:color w:val="auto"/>
                <w:sz w:val="24"/>
              </w:rPr>
              <w:t>ерритории Российской Федерации**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сведений об административных правонарушениях в области дорожного движения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справок о наличии (отсутствии) судимости и (или) факта уголовного преследования либо о прекращении уголовного преследования</w:t>
            </w:r>
          </w:p>
        </w:tc>
      </w:tr>
      <w:tr w:rsidR="00892F8E" w:rsidRPr="00AE6001" w:rsidTr="00224B8F">
        <w:trPr>
          <w:trHeight w:val="503"/>
        </w:trPr>
        <w:tc>
          <w:tcPr>
            <w:tcW w:w="9322" w:type="dxa"/>
            <w:gridSpan w:val="2"/>
          </w:tcPr>
          <w:p w:rsidR="00892F8E" w:rsidRPr="00013801" w:rsidRDefault="00892F8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</w:rPr>
              <w:t>Управление Федеральной налоговой службы по Сахалинской области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Государственная регистрация юридических лиц, физических лиц в качестве и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дивидуальных предпринимателей и крестьянских (фермерских) хозяйств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сведений, содержащихся в Едином государственном реестре налогоплательщиков (в части предоставления по запросам физических и юр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дических лиц выписок из указанного реестра, за исключением сведений, соде</w:t>
            </w:r>
            <w:r w:rsidRPr="00771A96">
              <w:rPr>
                <w:sz w:val="24"/>
                <w:szCs w:val="24"/>
              </w:rPr>
              <w:t>р</w:t>
            </w:r>
            <w:r w:rsidRPr="00771A96">
              <w:rPr>
                <w:sz w:val="24"/>
                <w:szCs w:val="24"/>
              </w:rPr>
              <w:t>жащих налоговую тайну)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сведений, содержащихся в Едином государственном реестре юридических лиц и Едином государственном реестре индивидуальных пре</w:t>
            </w:r>
            <w:r w:rsidRPr="00771A96">
              <w:rPr>
                <w:sz w:val="24"/>
                <w:szCs w:val="24"/>
              </w:rPr>
              <w:t>д</w:t>
            </w:r>
            <w:r w:rsidRPr="00771A96">
              <w:rPr>
                <w:sz w:val="24"/>
                <w:szCs w:val="24"/>
              </w:rPr>
              <w:t>принимателей (в части пред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Бесплатное информирование (в том числе в письменной форме) налогопл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тельщиков, пл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тельщиков сборов и налоговых агентов о действующих налогах и сборах, законодательстве Российской Федерации о налогах и сборах и прин</w:t>
            </w:r>
            <w:r w:rsidRPr="00771A96">
              <w:rPr>
                <w:sz w:val="24"/>
                <w:szCs w:val="24"/>
              </w:rPr>
              <w:t>я</w:t>
            </w:r>
            <w:r w:rsidRPr="00771A96">
              <w:rPr>
                <w:sz w:val="24"/>
                <w:szCs w:val="24"/>
              </w:rPr>
              <w:t>тых в соответствии с ним нормативных правовых актах, порядке исчисления и уплаты налогов и сборов, правах и обязанностях налогоплательщиков, пл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тельщиков сборов и налоговых агентов, полномочиях налоговых органов и их должностных лиц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сведений, содержащихся в государственном адресном реестре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запроса о предоставлении справки об исполнении налогоплательщиком (плательщиком сборов, налоговым агентом) обязанности по уплате налогов, сборов, пеней, штрафов, проце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тов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заявлений о переходе на упрощенную систему налогообложения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сведений, содержащихся в реестре дисквалифицированных лиц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заявлений на предоставление льготы по налогу на имущество физич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ских лиц, земел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ному и транспортному налогам от физических лиц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уведомления о выбранных объектах налогообложения, в отношении к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торых пред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ставляется налоговая льгота по налогу на имущество физических лиц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сообщений о наличии объектов недвижимого имущества и (или) тран</w:t>
            </w:r>
            <w:r w:rsidRPr="00771A96">
              <w:rPr>
                <w:sz w:val="24"/>
                <w:szCs w:val="24"/>
              </w:rPr>
              <w:t>с</w:t>
            </w:r>
            <w:r w:rsidRPr="00771A96">
              <w:rPr>
                <w:sz w:val="24"/>
                <w:szCs w:val="24"/>
              </w:rPr>
              <w:t>портных средствах, признаваемых объектами налогообложения по соотве</w:t>
            </w:r>
            <w:r w:rsidRPr="00771A96">
              <w:rPr>
                <w:sz w:val="24"/>
                <w:szCs w:val="24"/>
              </w:rPr>
              <w:t>т</w:t>
            </w:r>
            <w:r w:rsidRPr="00771A96">
              <w:rPr>
                <w:sz w:val="24"/>
                <w:szCs w:val="24"/>
              </w:rPr>
              <w:t>ствующим нал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гам,</w:t>
            </w:r>
            <w:r w:rsidRPr="00771A96">
              <w:rPr>
                <w:sz w:val="24"/>
                <w:szCs w:val="24"/>
                <w:lang w:val="en-US"/>
              </w:rPr>
              <w:t> </w:t>
            </w:r>
            <w:r w:rsidRPr="00771A96">
              <w:rPr>
                <w:sz w:val="24"/>
                <w:szCs w:val="24"/>
              </w:rPr>
              <w:t>уплачиваемым физическими лицами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заявлений к налоговому уведомлению об уточнении сведений об объе</w:t>
            </w:r>
            <w:r w:rsidRPr="00771A96">
              <w:rPr>
                <w:sz w:val="24"/>
                <w:szCs w:val="24"/>
              </w:rPr>
              <w:t>к</w:t>
            </w:r>
            <w:r w:rsidRPr="00771A96">
              <w:rPr>
                <w:sz w:val="24"/>
                <w:szCs w:val="24"/>
              </w:rPr>
              <w:t>тах, указанных в налоговом уведомлении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запроса о предоставлении справки о состоянии расчетов по налогам, сборам, пеням, штрафам, процентам.</w:t>
            </w:r>
          </w:p>
        </w:tc>
      </w:tr>
      <w:tr w:rsidR="00892F8E" w:rsidTr="00224B8F">
        <w:trPr>
          <w:trHeight w:val="527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contextualSpacing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запроса о предоставлении акта совместной сверки расчетов по налогам, сборам, пеням, штрафам, процентам</w:t>
            </w:r>
          </w:p>
        </w:tc>
      </w:tr>
      <w:tr w:rsidR="00892F8E" w:rsidRPr="00AE6001" w:rsidTr="00224B8F">
        <w:trPr>
          <w:trHeight w:val="527"/>
        </w:trPr>
        <w:tc>
          <w:tcPr>
            <w:tcW w:w="9322" w:type="dxa"/>
            <w:gridSpan w:val="2"/>
          </w:tcPr>
          <w:p w:rsidR="00892F8E" w:rsidRPr="00013801" w:rsidRDefault="00892F8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</w:rPr>
              <w:t>Управление Федеральной службы государственной регистрации, кадастра и картографии по Сах</w:t>
            </w:r>
            <w:r w:rsidRPr="00771A96">
              <w:rPr>
                <w:b/>
              </w:rPr>
              <w:t>а</w:t>
            </w:r>
            <w:r w:rsidRPr="00771A96">
              <w:rPr>
                <w:b/>
              </w:rPr>
              <w:t>линской обл</w:t>
            </w:r>
            <w:r w:rsidRPr="00771A96">
              <w:rPr>
                <w:b/>
              </w:rPr>
              <w:t>а</w:t>
            </w:r>
            <w:r w:rsidRPr="00771A96">
              <w:rPr>
                <w:b/>
              </w:rPr>
              <w:t>сти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Государственная регистрация прав на недвижимое имущество и сделок с ним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contextualSpacing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Государственный кадастровый учет недвижимого имущества</w:t>
            </w:r>
          </w:p>
        </w:tc>
      </w:tr>
      <w:tr w:rsidR="00892F8E" w:rsidTr="00224B8F">
        <w:trPr>
          <w:trHeight w:val="274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contextualSpacing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сведений, содержащихся в Едином государственном реестре прав на недв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жимое имущество и сделок с ним</w:t>
            </w:r>
          </w:p>
        </w:tc>
      </w:tr>
      <w:tr w:rsidR="00892F8E" w:rsidTr="00224B8F">
        <w:trPr>
          <w:trHeight w:val="274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contextualSpacing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сведений, содержащихся в государственном кадастре недв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жимости</w:t>
            </w:r>
          </w:p>
        </w:tc>
      </w:tr>
      <w:tr w:rsidR="00892F8E" w:rsidRPr="00AE6001" w:rsidTr="00224B8F">
        <w:trPr>
          <w:trHeight w:val="503"/>
        </w:trPr>
        <w:tc>
          <w:tcPr>
            <w:tcW w:w="9322" w:type="dxa"/>
            <w:gridSpan w:val="2"/>
          </w:tcPr>
          <w:p w:rsidR="00892F8E" w:rsidRPr="00013801" w:rsidRDefault="00892F8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</w:rPr>
              <w:t>Территориальное управление Росимущества в Сахалинской области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земельных участков, находящихся в федеральной собственности, на торгах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земельных участков, находящихся в федеральной собственности, без торгов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Осуществление в установленном порядке выдачи выписок из реестра федерального имущества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Предварительное согласование предоставление земельного участка, находящегося в федеральной собственности</w:t>
            </w:r>
          </w:p>
        </w:tc>
      </w:tr>
      <w:tr w:rsidR="00892F8E" w:rsidRPr="004C46E5" w:rsidTr="00224B8F">
        <w:trPr>
          <w:trHeight w:val="503"/>
        </w:trPr>
        <w:tc>
          <w:tcPr>
            <w:tcW w:w="9322" w:type="dxa"/>
            <w:gridSpan w:val="2"/>
          </w:tcPr>
          <w:p w:rsidR="00892F8E" w:rsidRPr="00013801" w:rsidRDefault="00892F8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</w:rPr>
              <w:t>Государственное учреждение – Отделение Пенсионного фонда Российской Федерации по Сахали</w:t>
            </w:r>
            <w:r w:rsidRPr="00771A96">
              <w:rPr>
                <w:b/>
              </w:rPr>
              <w:t>н</w:t>
            </w:r>
            <w:r w:rsidRPr="00771A96">
              <w:rPr>
                <w:b/>
              </w:rPr>
              <w:t>ской области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pStyle w:val="ae"/>
              <w:tabs>
                <w:tab w:val="left" w:pos="1276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1A96">
              <w:rPr>
                <w:rFonts w:ascii="Times New Roman" w:hAnsi="Times New Roman"/>
                <w:color w:val="auto"/>
                <w:sz w:val="24"/>
              </w:rPr>
              <w:t>Выдача государственного сертификата на материнский (семейный) капитал</w:t>
            </w:r>
          </w:p>
        </w:tc>
      </w:tr>
      <w:tr w:rsidR="00892F8E" w:rsidTr="00224B8F">
        <w:trPr>
          <w:trHeight w:val="27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pStyle w:val="ae"/>
              <w:tabs>
                <w:tab w:val="left" w:pos="1276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1A96">
              <w:rPr>
                <w:rFonts w:ascii="Times New Roman" w:hAnsi="Times New Roman"/>
                <w:color w:val="auto"/>
                <w:sz w:val="24"/>
              </w:rPr>
              <w:t>Рассмотрение заявления о распоряжении средствами (частью средств) матери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н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ского (семейн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о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го) капитала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компенсации расходов на оплату стоимости проезда к месту отдыха на территории Российской Федерации и обратно пенсионерам, являющимся получателями трудовых пенсий по старости и по инвалидности и проживающим в районах Крайнего Севера и приравненных к ним местностях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pStyle w:val="ae"/>
              <w:tabs>
                <w:tab w:val="left" w:pos="1276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1A96">
              <w:rPr>
                <w:rFonts w:ascii="Times New Roman" w:hAnsi="Times New Roman"/>
                <w:color w:val="auto"/>
                <w:sz w:val="24"/>
              </w:rPr>
              <w:t>Прием от граждан анкет в целях регистрации в системе обязательного пенсио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н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ного страхования, в том числе прием от застрахованных лиц заявлений об о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б</w:t>
            </w:r>
            <w:r w:rsidRPr="00771A96">
              <w:rPr>
                <w:rFonts w:ascii="Times New Roman" w:hAnsi="Times New Roman"/>
                <w:color w:val="auto"/>
                <w:sz w:val="24"/>
              </w:rPr>
              <w:t>мене или о выдаче дубликата страхового свидетельства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 xml:space="preserve">Предоставление информации застрахованным лицам о состоянии их лицевых </w:t>
            </w:r>
            <w:r w:rsidRPr="00771A96">
              <w:rPr>
                <w:sz w:val="24"/>
                <w:szCs w:val="24"/>
              </w:rPr>
              <w:lastRenderedPageBreak/>
              <w:t>счетов в системе обязательного пенсионного страхования согласно федеральным законам «Об индивидуальном (персонифицированном) учете в системе обязательного пенсионного страхования» и «Об инвестировании средств для финансирования накопительной части трудовой пенсии в Российской Федерации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Представление информации гражданам о предоставлении государственной социальной помощи в виде набора социальных услуг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гражданам справок о размере пенсий (иных выплат)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Бесплатное информирование плательщиков страховых взносов о законодательстве Российской Федерации о страховых взносах и принятых в соответствии с ним нормативных правовых актах, порядке исчисления и уплаты страховых взносов, правах и обязанностях плательщиков страховых взносов, полномочиях ПФР, территориальных органов ПФР и их должностных лиц, а также предоставления форм расчетов по начисленным и уплаченным страховым взносам и разъяснении порядка их заполнения в случае представления письменного обращения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заявлений о предоставлении набора социальных услуг, об отказе от получения набора социальных услуг или о возобновлении предоставления набора социальных услуг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от застрахованных лиц заявлений о выборе инвестиционного портфеля (управляющей компании), о переходе в негосударственный пенсионный фонд или о переходе в Пенсионный фонд Российской Федерации из негосударственного пенсионного фонда для передачи им средств пенсионных накоплений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заявлений о доставке пенсии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заявлений об установлении и выплате дополнительного социального обеспечения членам летных экипажей воздушных судов гражданской авиации и ежемесячной доплаты к пенсии отдельным категориям работников организаций угольной промышленности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заявлений об установлении страховых пенсий и пенсий по государственному пенсионному обеспечению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 xml:space="preserve">Прием заявлений об изменении номера счета в кредитной организации 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заявлений о запросе выплатного (пенсионного) дела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заявлений о перечислении пенсии в полном объеме или определенной части этой пенсии в счет обеспечения платежей, установленных законодательством Российской Федерации</w:t>
            </w:r>
          </w:p>
        </w:tc>
      </w:tr>
      <w:tr w:rsidR="00892F8E" w:rsidRPr="00AA0C0C" w:rsidTr="00224B8F">
        <w:trPr>
          <w:trHeight w:val="503"/>
        </w:trPr>
        <w:tc>
          <w:tcPr>
            <w:tcW w:w="9322" w:type="dxa"/>
            <w:gridSpan w:val="2"/>
          </w:tcPr>
          <w:p w:rsidR="00892F8E" w:rsidRPr="00013801" w:rsidRDefault="00892F8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</w:rPr>
              <w:t>Управление Федеральной службы судебных приставов по Сахалинской области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013801" w:rsidRDefault="00892F8E" w:rsidP="00BC6A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информации по находящимся на исполнении исполнительным производствам в отношении физического и юридического лица</w:t>
            </w:r>
          </w:p>
        </w:tc>
      </w:tr>
      <w:tr w:rsidR="00892F8E" w:rsidRPr="00AA0C0C" w:rsidTr="00224B8F">
        <w:trPr>
          <w:trHeight w:val="503"/>
        </w:trPr>
        <w:tc>
          <w:tcPr>
            <w:tcW w:w="9322" w:type="dxa"/>
            <w:gridSpan w:val="2"/>
          </w:tcPr>
          <w:p w:rsidR="00892F8E" w:rsidRPr="00013801" w:rsidRDefault="00892F8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</w:rPr>
              <w:t>Государственное учреждение – Сахалинское региональное отделение Фонда социального страхов</w:t>
            </w:r>
            <w:r w:rsidRPr="00771A96">
              <w:rPr>
                <w:b/>
              </w:rPr>
              <w:t>а</w:t>
            </w:r>
            <w:r w:rsidRPr="00771A96">
              <w:rPr>
                <w:b/>
              </w:rPr>
              <w:t>ния Росси</w:t>
            </w:r>
            <w:r w:rsidRPr="00771A96">
              <w:rPr>
                <w:b/>
              </w:rPr>
              <w:t>й</w:t>
            </w:r>
            <w:r w:rsidRPr="00771A96">
              <w:rPr>
                <w:b/>
              </w:rPr>
              <w:t>ской Федерации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документов, служащих основанием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 xml:space="preserve">Регистрация и снятие с регистрационного учета лиц, добровольно вступивших в правоотношения по обязательному социальному страхованию на случай </w:t>
            </w:r>
            <w:r w:rsidRPr="00771A96">
              <w:rPr>
                <w:sz w:val="24"/>
                <w:szCs w:val="24"/>
              </w:rPr>
              <w:lastRenderedPageBreak/>
              <w:t>временной нетрудоспособности и в связи с материнством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Регистрация и снятие с регистрационного учета страхователей физических лиц, заключивших трудовой договор с работником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Регистрация и снятие с учета страхователей – физических лиц, обязанных уплачивать страховые взносы в связи с заключением гражданско-правового договора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отчета (расчета), предоставляемого лицами, добровольно вступившими в правоотношения по обязательному социальному страхованию на случай временной нетрудоспособности и в связи с материнством (форма-4а-ФСС РФ)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892F8E" w:rsidRPr="00771A96" w:rsidRDefault="00892F8E" w:rsidP="00FB1AAB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 xml:space="preserve">Предоставление при наличии медицинских показаний путевок на санаторно-курортное лечение, осуществляемое в целях профилактики основных заболеваний, и бесплатного проезда на междугороднем транспорте к месту лечения и обратно  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Регистрация и снятие с регистрационного учета страхователей-юридических лиц по месту нахождения обособленных подразделений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ежемесячного пособия по уходу за ребенком в случае прекращения де</w:t>
            </w:r>
            <w:r w:rsidRPr="00771A96">
              <w:rPr>
                <w:sz w:val="24"/>
                <w:szCs w:val="24"/>
              </w:rPr>
              <w:t>я</w:t>
            </w:r>
            <w:r w:rsidRPr="00771A96">
              <w:rPr>
                <w:sz w:val="24"/>
                <w:szCs w:val="24"/>
              </w:rPr>
              <w:t>тельности страхователем на день обращения застрахованного лица за ежемесячным пособием по уходу за ребенком, либо в случае невозмо</w:t>
            </w:r>
            <w:r w:rsidRPr="00771A96">
              <w:rPr>
                <w:sz w:val="24"/>
                <w:szCs w:val="24"/>
              </w:rPr>
              <w:t>ж</w:t>
            </w:r>
            <w:r w:rsidRPr="00771A96">
              <w:rPr>
                <w:sz w:val="24"/>
                <w:szCs w:val="24"/>
              </w:rPr>
              <w:t>ности его выплаты страхователем в связи с недостаточностью денежных средств на его счете в кредитной организации и применением очередности сп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сания денежных средств со счета, предусмотренной Гражданским кодексом Российской Федерации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пособия по беременности и родам в случае прекращения деятельности страхователем на день обращения застрахованного лица за пос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бием по беременности и родам,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счета, предусмотренной Гражданским кодексом Российской Федер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ции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пособия по временной нетрудоспособности в случае пр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кращения де</w:t>
            </w:r>
            <w:r w:rsidRPr="00771A96">
              <w:rPr>
                <w:sz w:val="24"/>
                <w:szCs w:val="24"/>
              </w:rPr>
              <w:t>я</w:t>
            </w:r>
            <w:r w:rsidRPr="00771A96">
              <w:rPr>
                <w:sz w:val="24"/>
                <w:szCs w:val="24"/>
              </w:rPr>
              <w:t>тельности страхователем на день обращения застрахованного лица за пособием по временной нетрудоспособности, либо в случае невозможности его выплаты страхователем в связи с нед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статочностью денежных средств на его счете в кредитной организации и применением очередности списания д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нежных средств со счета, предусмотренной Гражданским кодексом Ро</w:t>
            </w:r>
            <w:r w:rsidRPr="00771A96">
              <w:rPr>
                <w:sz w:val="24"/>
                <w:szCs w:val="24"/>
              </w:rPr>
              <w:t>с</w:t>
            </w:r>
            <w:r w:rsidRPr="00771A96">
              <w:rPr>
                <w:sz w:val="24"/>
                <w:szCs w:val="24"/>
              </w:rPr>
              <w:t>сийской Федерации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Бесплатное информирование плательщиков страховых взносов о законодател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стве Российской Федерации о страховых взносах и принятых в соответствии с ним нормативных правовых актах, порядке исчисления и уплаты страховых взносов, правах и обязанностях плательщиков страховых взносов, полномочиях Фонда социального страхования Российской Федерации, территориальных о</w:t>
            </w:r>
            <w:r w:rsidRPr="00771A96">
              <w:rPr>
                <w:sz w:val="24"/>
                <w:szCs w:val="24"/>
              </w:rPr>
              <w:t>р</w:t>
            </w:r>
            <w:r w:rsidRPr="00771A96">
              <w:rPr>
                <w:sz w:val="24"/>
                <w:szCs w:val="24"/>
              </w:rPr>
              <w:t>ганов Фонда социального страхования Российской Федерации и их должнос</w:t>
            </w:r>
            <w:r w:rsidRPr="00771A96">
              <w:rPr>
                <w:sz w:val="24"/>
                <w:szCs w:val="24"/>
              </w:rPr>
              <w:t>т</w:t>
            </w:r>
            <w:r w:rsidRPr="00771A96">
              <w:rPr>
                <w:sz w:val="24"/>
                <w:szCs w:val="24"/>
              </w:rPr>
              <w:t>ных лиц, а также предоставлению форм расчетов по начисленным и уплаче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ным страх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вым взносам и разъяснению порядка их заполнения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Подтверждение основного вида экономической деятельности страхователя по обязательному социальному страхованию от несчастных случаев на произво</w:t>
            </w:r>
            <w:r w:rsidRPr="00771A96">
              <w:rPr>
                <w:sz w:val="24"/>
                <w:szCs w:val="24"/>
              </w:rPr>
              <w:t>д</w:t>
            </w:r>
            <w:r w:rsidRPr="00771A96">
              <w:rPr>
                <w:sz w:val="24"/>
                <w:szCs w:val="24"/>
              </w:rPr>
              <w:t>стве и профессиональных заболеваний - юридического лица, а также видов эк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номической деятельности подразделений страхователя, являющихся самосто</w:t>
            </w:r>
            <w:r w:rsidRPr="00771A96">
              <w:rPr>
                <w:sz w:val="24"/>
                <w:szCs w:val="24"/>
              </w:rPr>
              <w:t>я</w:t>
            </w:r>
            <w:r w:rsidRPr="00771A96">
              <w:rPr>
                <w:sz w:val="24"/>
                <w:szCs w:val="24"/>
              </w:rPr>
              <w:t>тельными классификационными единицами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Установление скидки к страховому тарифу на обязательное социальное страх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вание от несчастных случаев на производстве и профессиональных заболеваний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Принятие решения о финансовом обеспечении предупредительных мер по с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кращению прои</w:t>
            </w:r>
            <w:r w:rsidRPr="00771A96">
              <w:rPr>
                <w:sz w:val="24"/>
                <w:szCs w:val="24"/>
              </w:rPr>
              <w:t>з</w:t>
            </w:r>
            <w:r w:rsidRPr="00771A96">
              <w:rPr>
                <w:sz w:val="24"/>
                <w:szCs w:val="24"/>
              </w:rPr>
              <w:t>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</w:t>
            </w:r>
            <w:r w:rsidRPr="00771A96">
              <w:rPr>
                <w:sz w:val="24"/>
                <w:szCs w:val="24"/>
              </w:rPr>
              <w:t>д</w:t>
            </w:r>
            <w:r w:rsidRPr="00771A96">
              <w:rPr>
                <w:sz w:val="24"/>
                <w:szCs w:val="24"/>
              </w:rPr>
              <w:t>ственными факторами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Обеспечение по страхованию от несчастных случаев на производстве и профе</w:t>
            </w:r>
            <w:r w:rsidRPr="00771A96">
              <w:rPr>
                <w:sz w:val="24"/>
                <w:szCs w:val="24"/>
              </w:rPr>
              <w:t>с</w:t>
            </w:r>
            <w:r w:rsidRPr="00771A96">
              <w:rPr>
                <w:sz w:val="24"/>
                <w:szCs w:val="24"/>
              </w:rPr>
              <w:t>сиональных з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болеваний в виде оплаты дополнительных расходов, связанных с медицинской, социальной и профессиональной реабилитацией застрахованного при наличии прямых последствий страх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вого случая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обеспечения по обязательному социальному страхованию от несчастных случаев на производстве и профессиональных заболеваний в виде единовременной и ежемесячной страховой выплаты застрахованному либо л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цам, имеющим право на получение страховых выплат в случае его смерти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Обеспечение инвалидов техническими средствами реабилитации и (или) усл</w:t>
            </w:r>
            <w:r w:rsidRPr="00771A96">
              <w:rPr>
                <w:sz w:val="24"/>
                <w:szCs w:val="24"/>
              </w:rPr>
              <w:t>у</w:t>
            </w:r>
            <w:r w:rsidRPr="00771A96">
              <w:rPr>
                <w:sz w:val="24"/>
                <w:szCs w:val="24"/>
              </w:rPr>
              <w:t>гами и отдельных категорий граждан из числа ветеранов протезами (кроме зу</w:t>
            </w:r>
            <w:r w:rsidRPr="00771A96">
              <w:rPr>
                <w:sz w:val="24"/>
                <w:szCs w:val="24"/>
              </w:rPr>
              <w:t>б</w:t>
            </w:r>
            <w:r w:rsidRPr="00771A96">
              <w:rPr>
                <w:sz w:val="24"/>
                <w:szCs w:val="24"/>
              </w:rPr>
              <w:t>ных протезов), протезно-ортопедическими изделиями, а также выплате компе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сации за самостоятельно приобретенные инвалидами технические средства ре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билитации (ветеранами протезы (кроме зубных прот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зов), протезно-ортопедические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собак-проводников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Рассмотрение жалоб, поданных плательщиками страховых взносов в вышест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ящий орган контроля за уплатой страховых взносов или вышестоящему дол</w:t>
            </w:r>
            <w:r w:rsidRPr="00771A96">
              <w:rPr>
                <w:sz w:val="24"/>
                <w:szCs w:val="24"/>
              </w:rPr>
              <w:t>ж</w:t>
            </w:r>
            <w:r w:rsidRPr="00771A96">
              <w:rPr>
                <w:sz w:val="24"/>
                <w:szCs w:val="24"/>
              </w:rPr>
              <w:t>ностному лицу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01380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расчета по начисленным и уплаченным страховым взносам на обяз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нальных заболеваний, а также по расходам на выплату страхового обеспечения (форма 4-ФСС)</w:t>
            </w:r>
          </w:p>
        </w:tc>
      </w:tr>
      <w:tr w:rsidR="00892F8E" w:rsidRPr="00AA0C0C" w:rsidTr="00224B8F">
        <w:trPr>
          <w:trHeight w:val="503"/>
        </w:trPr>
        <w:tc>
          <w:tcPr>
            <w:tcW w:w="9322" w:type="dxa"/>
            <w:gridSpan w:val="2"/>
          </w:tcPr>
          <w:p w:rsidR="00892F8E" w:rsidRPr="00013801" w:rsidRDefault="00892F8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</w:rPr>
              <w:t>Управление Федеральной службы по надзору в сфере защиты прав потребителей и благополучия человека по Сахалинской области</w:t>
            </w:r>
          </w:p>
        </w:tc>
      </w:tr>
      <w:tr w:rsidR="00892F8E" w:rsidTr="00224B8F">
        <w:trPr>
          <w:trHeight w:val="274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на основании результатов санитарно-эпидемиологических экспертиз, расследований, обследований, исследований, испытаний и иных видов оценок, оформленных в установленном порядке, санитарно-эпидемиологических з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ключений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  <w:lang w:val="en-US"/>
              </w:rPr>
            </w:pPr>
            <w:r w:rsidRPr="00771A96">
              <w:rPr>
                <w:sz w:val="24"/>
                <w:szCs w:val="24"/>
              </w:rPr>
              <w:t>Государственная регистрация впервые внедряемых в производство и ранее не использова</w:t>
            </w:r>
            <w:r w:rsidRPr="00771A96">
              <w:rPr>
                <w:sz w:val="24"/>
                <w:szCs w:val="24"/>
              </w:rPr>
              <w:t>в</w:t>
            </w:r>
            <w:r w:rsidRPr="00771A96">
              <w:rPr>
                <w:sz w:val="24"/>
                <w:szCs w:val="24"/>
              </w:rPr>
              <w:t>шихся химических, биологических веществ и изготовляемых на их основе препаратов, поте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циально опасных для человека (кроме лекарственных средств); отдельных видов продукции, представляющих потенциальную опа</w:t>
            </w:r>
            <w:r w:rsidRPr="00771A96">
              <w:rPr>
                <w:sz w:val="24"/>
                <w:szCs w:val="24"/>
              </w:rPr>
              <w:t>с</w:t>
            </w:r>
            <w:r w:rsidRPr="00771A96">
              <w:rPr>
                <w:sz w:val="24"/>
                <w:szCs w:val="24"/>
              </w:rPr>
              <w:t>ность для человека (кроме лекарственных средств); отдельных видов проду</w:t>
            </w:r>
            <w:r w:rsidRPr="00771A96">
              <w:rPr>
                <w:sz w:val="24"/>
                <w:szCs w:val="24"/>
              </w:rPr>
              <w:t>к</w:t>
            </w:r>
            <w:r w:rsidRPr="00771A96">
              <w:rPr>
                <w:sz w:val="24"/>
                <w:szCs w:val="24"/>
              </w:rPr>
              <w:t xml:space="preserve">ции, в том числе пищевых продуктов, впервые ввозимых на территорию </w:t>
            </w:r>
            <w:r w:rsidRPr="00771A96">
              <w:rPr>
                <w:sz w:val="24"/>
                <w:szCs w:val="24"/>
                <w:lang w:val="en-US"/>
              </w:rPr>
              <w:t>Таможенного союза</w:t>
            </w:r>
          </w:p>
        </w:tc>
      </w:tr>
      <w:tr w:rsidR="00892F8E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и учет уведомлений о начале осуществления юридическими лицами и индивидуальн</w:t>
            </w:r>
            <w:r w:rsidRPr="00771A96">
              <w:rPr>
                <w:sz w:val="24"/>
                <w:szCs w:val="24"/>
              </w:rPr>
              <w:t>ы</w:t>
            </w:r>
            <w:r w:rsidRPr="00771A96">
              <w:rPr>
                <w:sz w:val="24"/>
                <w:szCs w:val="24"/>
              </w:rPr>
              <w:t>ми предпринимателями отдельных видов работ и услуг согласно перечню, предусмотренному постановлением Правительства Российской Фед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рации от 16.07.2009 № 584</w:t>
            </w:r>
          </w:p>
        </w:tc>
      </w:tr>
      <w:tr w:rsidR="00892F8E" w:rsidRPr="00335B15" w:rsidTr="00224B8F">
        <w:trPr>
          <w:trHeight w:val="503"/>
        </w:trPr>
        <w:tc>
          <w:tcPr>
            <w:tcW w:w="9322" w:type="dxa"/>
            <w:gridSpan w:val="2"/>
          </w:tcPr>
          <w:p w:rsidR="00892F8E" w:rsidRPr="00013801" w:rsidRDefault="00892F8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1239B">
              <w:rPr>
                <w:b/>
              </w:rPr>
              <w:t>Министерство имущественных и земельных отношений Сахалинской области</w:t>
            </w:r>
          </w:p>
        </w:tc>
      </w:tr>
      <w:tr w:rsidR="00892F8E" w:rsidRPr="00335B15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Представление информации об объектах недвижимого имущества, находящихся в госуда</w:t>
            </w:r>
            <w:r w:rsidRPr="00771A96">
              <w:rPr>
                <w:sz w:val="24"/>
                <w:szCs w:val="24"/>
              </w:rPr>
              <w:t>р</w:t>
            </w:r>
            <w:r w:rsidRPr="00771A96">
              <w:rPr>
                <w:sz w:val="24"/>
                <w:szCs w:val="24"/>
              </w:rPr>
              <w:t>ственной собственности Сахалинской области и предназначенных для сдачи в аренду</w:t>
            </w:r>
          </w:p>
        </w:tc>
      </w:tr>
      <w:tr w:rsidR="00892F8E" w:rsidRPr="00335B15" w:rsidTr="00224B8F">
        <w:trPr>
          <w:trHeight w:val="27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Представление информации из Реестра государственной собственности Сах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линской области об областном имуществе либо об отсутствии имущества в Р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lastRenderedPageBreak/>
              <w:t>естре государственной собстве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ности Сахалинской области</w:t>
            </w:r>
          </w:p>
        </w:tc>
      </w:tr>
      <w:tr w:rsidR="00892F8E" w:rsidRPr="00335B15" w:rsidTr="00224B8F">
        <w:trPr>
          <w:trHeight w:val="503"/>
        </w:trPr>
        <w:tc>
          <w:tcPr>
            <w:tcW w:w="817" w:type="dxa"/>
          </w:tcPr>
          <w:p w:rsidR="00892F8E" w:rsidRPr="007C0DC1" w:rsidRDefault="00892F8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892F8E" w:rsidRPr="00771A96" w:rsidRDefault="00892F8E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Рассмотрение обращений граждан по вопросам определения кадастровой сто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мости объектов недвижимости (за исключением земельных участков), распол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женных на территории Сах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линской области</w:t>
            </w:r>
          </w:p>
        </w:tc>
      </w:tr>
      <w:tr w:rsidR="00892F8E" w:rsidRPr="00335B15" w:rsidTr="00224B8F">
        <w:trPr>
          <w:trHeight w:val="503"/>
        </w:trPr>
        <w:tc>
          <w:tcPr>
            <w:tcW w:w="9322" w:type="dxa"/>
            <w:gridSpan w:val="2"/>
          </w:tcPr>
          <w:p w:rsidR="00892F8E" w:rsidRPr="00013801" w:rsidRDefault="00FB1AAB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  <w:sz w:val="24"/>
                <w:szCs w:val="24"/>
              </w:rPr>
              <w:t>Министерство лесного и охотничьего хозяйства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охотничьих билетов федерального образца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 xml:space="preserve">Выдача выписок из государственного охотхозяйственного реестра 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и рассмотрение лесной декларации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Проведение государственной экспертизы проектов освоения лесов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разрешений на добычу охотничьих ресурсов, за исключением охотн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чьих ресурсов, находящихся на особо охраняемых природных территориях ф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дерального значения, а также занесенных в Красную книгу Российской Федер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ции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разрешений на право посещения особо охраняемых природных терр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торий реги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нального значения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разрешений на выполнение работ по геологическому изучению недр на землях лесн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го фонда без предоставления лесного участка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Продажа лесных насаждений с заключением договора купли-продажи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bCs/>
                <w:sz w:val="24"/>
                <w:szCs w:val="24"/>
              </w:rPr>
              <w:t>Прием и рассмотрение отчета об использовании лесов в рамках государстве</w:t>
            </w:r>
            <w:r w:rsidRPr="00771A96">
              <w:rPr>
                <w:bCs/>
                <w:sz w:val="24"/>
                <w:szCs w:val="24"/>
              </w:rPr>
              <w:t>н</w:t>
            </w:r>
            <w:r w:rsidRPr="00771A96">
              <w:rPr>
                <w:bCs/>
                <w:sz w:val="24"/>
                <w:szCs w:val="24"/>
              </w:rPr>
              <w:t>ной функции по ведению государственного лесного реестра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Предоставление в пределах земель лесного фонда лесных участков в постоя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ное (бессрочное) пользование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Предоставление в пределах земель лесного фонда лесных участков в безво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мездное пользов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Предоставление в пределах земель лесного фонда лесных участков в аренду (предоставление лесного участка без проведения аукциона)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добывание объектов животного и растительного мира, занесенных в Красную книгу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содержание и разведение охотничьих ресурсов в пол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вольных услов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ях и искусственно созданной среде обитания (кроме охотничьих ресурсов, занесенных в Красную книгу Российской Федерации), за исключен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ем разрешений на содержание и разведение охотничьих ресурсов, находящихся на особо охраняемых природных территориях федерального зн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и физическим лицам, осуществля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щим свою деятельность в сфере лесопромышленного комплекса Сахали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Рассмотрение ходатайств граждан и юридических лиц о переводе земель сел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скохозяйстве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ного назначения и земель запаса в земли иных категорий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Заключение охотхозяйственного соглашения</w:t>
            </w:r>
          </w:p>
        </w:tc>
      </w:tr>
      <w:tr w:rsidR="00FB1AAB" w:rsidRPr="00335B15" w:rsidTr="00224B8F">
        <w:trPr>
          <w:trHeight w:val="503"/>
        </w:trPr>
        <w:tc>
          <w:tcPr>
            <w:tcW w:w="9322" w:type="dxa"/>
            <w:gridSpan w:val="2"/>
          </w:tcPr>
          <w:p w:rsidR="00FB1AAB" w:rsidRPr="00013801" w:rsidRDefault="00FB1AAB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  <w:sz w:val="24"/>
                <w:szCs w:val="24"/>
              </w:rPr>
              <w:t>Министерство культуры и архивного дела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Представление информации на основе документов Архивного фонда Сахали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Принятие решения об установке памятников, памятных знаков и мемориальных досок на те</w:t>
            </w:r>
            <w:r w:rsidRPr="00771A96">
              <w:rPr>
                <w:sz w:val="24"/>
                <w:szCs w:val="24"/>
              </w:rPr>
              <w:t>р</w:t>
            </w:r>
            <w:r w:rsidRPr="00771A96">
              <w:rPr>
                <w:sz w:val="24"/>
                <w:szCs w:val="24"/>
              </w:rPr>
              <w:t>ритории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Представление информации об объектах культурного наследия регионального значения, нах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дящихся на территории Сахалинской области и включенных в единый государственный р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естр объектов культурного наследия (памятников истории и культуры) народов Российской Федерации</w:t>
            </w:r>
          </w:p>
        </w:tc>
      </w:tr>
      <w:tr w:rsidR="00FB1AAB" w:rsidRPr="00335B15" w:rsidTr="00224B8F">
        <w:trPr>
          <w:trHeight w:val="503"/>
        </w:trPr>
        <w:tc>
          <w:tcPr>
            <w:tcW w:w="9322" w:type="dxa"/>
            <w:gridSpan w:val="2"/>
          </w:tcPr>
          <w:p w:rsidR="00FB1AAB" w:rsidRPr="00013801" w:rsidRDefault="00FB1AAB" w:rsidP="00BC6A8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1239B">
              <w:rPr>
                <w:b/>
              </w:rPr>
              <w:t>Министерство здравоохранения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информации по дополнительному лекарственному обеспеч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нию отдельных категорий граждан, имеющих право на предоставление набора социальных услуг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разрешений на занятие народной медициной</w:t>
            </w:r>
          </w:p>
        </w:tc>
      </w:tr>
      <w:tr w:rsidR="00FB1AAB" w:rsidRPr="00335B15" w:rsidTr="00224B8F">
        <w:trPr>
          <w:trHeight w:val="503"/>
        </w:trPr>
        <w:tc>
          <w:tcPr>
            <w:tcW w:w="9322" w:type="dxa"/>
            <w:gridSpan w:val="2"/>
          </w:tcPr>
          <w:p w:rsidR="00FB1AAB" w:rsidRPr="00013801" w:rsidRDefault="00FB1AAB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1239B">
              <w:rPr>
                <w:b/>
              </w:rPr>
              <w:t>Министерство образования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информации об организации среднего профессионального о</w:t>
            </w:r>
            <w:r w:rsidRPr="00771A96">
              <w:rPr>
                <w:sz w:val="24"/>
                <w:szCs w:val="24"/>
              </w:rPr>
              <w:t>б</w:t>
            </w:r>
            <w:r w:rsidRPr="00771A96">
              <w:rPr>
                <w:sz w:val="24"/>
                <w:szCs w:val="24"/>
              </w:rPr>
              <w:t>разования, профессионального обучения и дополнительного профессиональн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го образования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Аттестация педагогических работников организаций, осуществляющих образ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вательную деятельность в Сахалинской области в целях установления квалиф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кационной категории (подача заявления на оказание государственной услуги)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вания, а также дополнительного образования в общеобразовательных учрежд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ниях, расположенных на территории Сах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линской области (подача заявления на оказание государственной услуги)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информации о детях, оставшихся без попечения родителей, и выдача направления на их посещение (подача заявления на оказание госуда</w:t>
            </w:r>
            <w:r w:rsidRPr="00771A96">
              <w:rPr>
                <w:sz w:val="24"/>
                <w:szCs w:val="24"/>
              </w:rPr>
              <w:t>р</w:t>
            </w:r>
            <w:r w:rsidRPr="00771A96">
              <w:rPr>
                <w:sz w:val="24"/>
                <w:szCs w:val="24"/>
              </w:rPr>
              <w:t>ственной услуги)</w:t>
            </w:r>
          </w:p>
        </w:tc>
      </w:tr>
      <w:tr w:rsidR="00FB1AAB" w:rsidRPr="00335B15" w:rsidTr="00224B8F">
        <w:trPr>
          <w:trHeight w:val="503"/>
        </w:trPr>
        <w:tc>
          <w:tcPr>
            <w:tcW w:w="9322" w:type="dxa"/>
            <w:gridSpan w:val="2"/>
          </w:tcPr>
          <w:p w:rsidR="00FB1AAB" w:rsidRPr="00013801" w:rsidRDefault="00FB1AAB" w:rsidP="00BC6A8E">
            <w:pPr>
              <w:suppressAutoHyphens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13801">
              <w:rPr>
                <w:b/>
                <w:sz w:val="24"/>
                <w:szCs w:val="24"/>
              </w:rPr>
              <w:t>Министерство социальной защиты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неработающим пенсионерам региональной социальной допл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ты к пенсии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удостоверений ветеранам Великой Отечественной войны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гарантийного письма на областной материнский (семейный) капитал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единовременной денежной выплаты из средств областного м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теринского (с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мейного) капитала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семьям с детьми до трех лет ежемесячной денежной выплаты на обеспечение их полноценным питанием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присвоение званий "Ветеран труда", "Ветеран труда С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халинской обл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сти"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компенсации семьям с детьми за самостоятельно приобрете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ные детские путевки в стационарные оздоровительные и санаторные учрежд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ния, расположенные на терр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 xml:space="preserve">тории Сахалинской области и за ее пределами на территории Российской Федерации  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ежемесячных денежных выплат ветеранам труда и лицам, пр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равненным к категории ветеран труда, участникам трудового фронта, лицам, признанным пострадавшими от политических репрессий, реабилитированным лицам, ветеранам труда Сахалинской обл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 xml:space="preserve">сти   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ежеквартальной социальной выплаты гражданам Российской Федерации, проработавшим в районах Крайнего Севера и приравненных к ним местностях 40 и более календарных лет и имеющим регистрацию по месту ж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тельства в Сахалинской области</w:t>
            </w:r>
            <w:r w:rsidR="003F55E5">
              <w:rPr>
                <w:sz w:val="24"/>
                <w:szCs w:val="24"/>
              </w:rPr>
              <w:t>***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ежемесячной денежной выплаты многодетным семьям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ежемесячной выплаты денежных средств, дополнительной ежемесячной выплаты денежных средств на оплату жилого помещения и ко</w:t>
            </w:r>
            <w:r w:rsidRPr="00771A96">
              <w:rPr>
                <w:sz w:val="24"/>
                <w:szCs w:val="24"/>
              </w:rPr>
              <w:t>м</w:t>
            </w:r>
            <w:r w:rsidRPr="00771A96">
              <w:rPr>
                <w:sz w:val="24"/>
                <w:szCs w:val="24"/>
              </w:rPr>
              <w:t xml:space="preserve">мунальных услуг   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меры социальной поддержки по бесплатной установке телеф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на реабилит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рованным лицам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пенсионерам из числа коренных народов Севера санаторно-курортных пут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вок в лечебно-профилактические учреждения санаторно-курортного типа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свидетельства на льготы реабилитированным лицам и лицам, призна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ным пострада</w:t>
            </w:r>
            <w:r w:rsidRPr="00771A96">
              <w:rPr>
                <w:sz w:val="24"/>
                <w:szCs w:val="24"/>
              </w:rPr>
              <w:t>в</w:t>
            </w:r>
            <w:r w:rsidRPr="00771A96">
              <w:rPr>
                <w:sz w:val="24"/>
                <w:szCs w:val="24"/>
              </w:rPr>
              <w:t>шими от политических репрессий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выплату компенсаций за вред, нанесенный здоровью вследствие черн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быльской катастрофы, компенсации на оздоровление, а также компенсаций семьям за потерю кормильца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оплату дополнительного оплачиваемого отпуска гражд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нам, подвергшимся радиационному воздействию вследствие ядерных испыт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ний на Семипалатинском п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лигоне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инвалидам и семьям, имеющим детей-инвалидов, компенсации стоимости услуги по установке телефона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ежемесячных компенсационных выплат нетрудоустроенным же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щинам, име</w:t>
            </w:r>
            <w:r w:rsidRPr="00771A96">
              <w:rPr>
                <w:sz w:val="24"/>
                <w:szCs w:val="24"/>
              </w:rPr>
              <w:t>ю</w:t>
            </w:r>
            <w:r w:rsidRPr="00771A96">
              <w:rPr>
                <w:sz w:val="24"/>
                <w:szCs w:val="24"/>
              </w:rPr>
              <w:t>щим детей в возрасте до 3 лет, уволенным в связи с ликвидацией организации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социальной помощи студенческим семьям, имеющим несове</w:t>
            </w:r>
            <w:r w:rsidRPr="00771A96">
              <w:rPr>
                <w:sz w:val="24"/>
                <w:szCs w:val="24"/>
              </w:rPr>
              <w:t>р</w:t>
            </w:r>
            <w:r w:rsidRPr="00771A96">
              <w:rPr>
                <w:sz w:val="24"/>
                <w:szCs w:val="24"/>
              </w:rPr>
              <w:t>шеннолетних детей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единовременной денежной выплаты при одновременном ро</w:t>
            </w:r>
            <w:r w:rsidRPr="00771A96">
              <w:rPr>
                <w:sz w:val="24"/>
                <w:szCs w:val="24"/>
              </w:rPr>
              <w:t>ж</w:t>
            </w:r>
            <w:r w:rsidRPr="00771A96">
              <w:rPr>
                <w:sz w:val="24"/>
                <w:szCs w:val="24"/>
              </w:rPr>
              <w:t>дении трех и б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лее детей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социальной поддержки неработающим пенсионерам, не име</w:t>
            </w:r>
            <w:r w:rsidRPr="00771A96">
              <w:rPr>
                <w:sz w:val="24"/>
                <w:szCs w:val="24"/>
              </w:rPr>
              <w:t>ю</w:t>
            </w:r>
            <w:r w:rsidRPr="00771A96">
              <w:rPr>
                <w:sz w:val="24"/>
                <w:szCs w:val="24"/>
              </w:rPr>
              <w:t>щим прав на социальную поддержку по иным основаниям, в виде компенсации расходов на проезд к земельному участку (дачному, садовому, огородному, приусадебному, полевому) в летне-осенний период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Обеспечение участников трудового фронта санаторно-курортными путевками в лечебно-профилактические учреждения санаторного типа, расположенные на территории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Постановка на учет граждан, изъявивших желание обеспечить отдых и оздоро</w:t>
            </w:r>
            <w:r w:rsidRPr="00771A96">
              <w:rPr>
                <w:sz w:val="24"/>
                <w:szCs w:val="24"/>
              </w:rPr>
              <w:t>в</w:t>
            </w:r>
            <w:r w:rsidRPr="00771A96">
              <w:rPr>
                <w:sz w:val="24"/>
                <w:szCs w:val="24"/>
              </w:rPr>
              <w:t>ление детей в санаторно-оздоровительных учреждениях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денежного пособия молодым специалистам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единовременного пособия женщинам, вставшим на учет в м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дицинских учреждениях в ранние сроки беременности, уволенным в связи с ликвидацией организаций, прекращением физическими лицами деятельности в качестве индивидуальных предпринимателей, прекращением полномочий нот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риусами, занимающимися частной практикой, и прекращением статуса адвок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та, а также в связи с прекращением деятельности иными физич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скими лицами, чья профессиональная деятельность в соответствии с федеральными законами подлежит государственной регистрации и (или) лицензированию, в течение двенадцати месяцев, предшествовавших дню признания их в установленном порядке безработными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Обеспечение отдыха и оздоровления детей, находящихся в трудной жизненной ситуации, в оздоровительных лагерях, организованных на базе специализир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ванных учреждений для несовершеннолетних, нуждающихся в социальной ре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билитации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дополнительного ежемесячного материального обеспечения персональным пенсионерам союзного, республиканского и местного значения, проживающим на территории Сахалинской области, и лицам, замещавшим р</w:t>
            </w:r>
            <w:r w:rsidRPr="00771A96">
              <w:rPr>
                <w:sz w:val="24"/>
                <w:szCs w:val="24"/>
              </w:rPr>
              <w:t>у</w:t>
            </w:r>
            <w:r w:rsidRPr="00771A96">
              <w:rPr>
                <w:sz w:val="24"/>
                <w:szCs w:val="24"/>
              </w:rPr>
              <w:t>ководящие должности в органах исполнительной власти и управления Сахали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ской области, Сахалинском обкоме КПСС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инвалидам и семьям, имеющим детей-инвалидов, компенсации в размере 50 процентов стоимости транспортных услуг по доставке топлива, приобретаемого в пределах норм, установленных для продажи населению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Постановка на учет граждан, имеющих трех и более детей, для бесплатного предоставления земельных участков в собственность с прилагаемыми к нему документами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беременным женщинам, вынашивающим третьего ребенка и последующих детей, ежемесячной денежной выплаты на обеспечение их по</w:t>
            </w:r>
            <w:r w:rsidRPr="00771A96">
              <w:rPr>
                <w:sz w:val="24"/>
                <w:szCs w:val="24"/>
              </w:rPr>
              <w:t>л</w:t>
            </w:r>
            <w:r w:rsidRPr="00771A96">
              <w:rPr>
                <w:sz w:val="24"/>
                <w:szCs w:val="24"/>
              </w:rPr>
              <w:t>ноценным питанием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для выдачи удостоверений единого образца гражданам, по</w:t>
            </w:r>
            <w:r w:rsidRPr="00771A96">
              <w:rPr>
                <w:sz w:val="24"/>
                <w:szCs w:val="24"/>
              </w:rPr>
              <w:t>д</w:t>
            </w:r>
            <w:r w:rsidRPr="00771A96">
              <w:rPr>
                <w:sz w:val="24"/>
                <w:szCs w:val="24"/>
              </w:rPr>
              <w:t>вергшимся радиационному воздействию вследствие ядерных испытаний на С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мипалатинском полигоне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дополнительного ежемесячного материального обеспечения лицам, которым присвоено звание «Почетный гражданин Сахалинской обл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сти»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единовременной денежной выплаты малоимущим семьям, м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лоимущим од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ноко проживающим гражданам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ежемесячного пособия на ребенка семьям со среднедушевым доходом, размер которого не превышает величины прожиточного минимума, определенной в соответствии с Законом Сахалинской области от 29 июня 2011 года № 56-ЗО «О порядке определения величины прожиточного минимума м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лоимущей семьи или малоимущего одиноко проживающего гражданина в С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халинской области»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 xml:space="preserve">Предоставление ежемесячного социального пособия многодетным матерям, награжденным медалью </w:t>
            </w:r>
            <w:r w:rsidRPr="00771A96">
              <w:rPr>
                <w:sz w:val="24"/>
                <w:szCs w:val="24"/>
                <w:lang w:val="en-US"/>
              </w:rPr>
              <w:t>Сахалинской области «Материнская слава»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ежегодной денежной выплаты гражданам, награжденным п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мятной медалью Сахалинской области «В честь 60-летия освобождения Южн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го Сахалина и Курильских ос</w:t>
            </w:r>
            <w:r w:rsidRPr="00771A96">
              <w:rPr>
                <w:sz w:val="24"/>
                <w:szCs w:val="24"/>
              </w:rPr>
              <w:t>т</w:t>
            </w:r>
            <w:r w:rsidRPr="00771A96">
              <w:rPr>
                <w:sz w:val="24"/>
                <w:szCs w:val="24"/>
              </w:rPr>
              <w:t>ровов от японских милитаристов»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многодетным семьям со среднедушевым денежным доходом ниже среднедушевого денежного дохода населения ежемесячной денежной в</w:t>
            </w:r>
            <w:r w:rsidRPr="00771A96">
              <w:rPr>
                <w:sz w:val="24"/>
                <w:szCs w:val="24"/>
              </w:rPr>
              <w:t>ы</w:t>
            </w:r>
            <w:r w:rsidRPr="00771A96">
              <w:rPr>
                <w:sz w:val="24"/>
                <w:szCs w:val="24"/>
              </w:rPr>
              <w:t>платы</w:t>
            </w:r>
          </w:p>
        </w:tc>
      </w:tr>
      <w:tr w:rsidR="00FB1AAB" w:rsidTr="00224B8F">
        <w:trPr>
          <w:trHeight w:val="27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пособия по беременности и родам женщинам, уволенным в связи с ликвидацией организаций, прекращением физическими лицами де</w:t>
            </w:r>
            <w:r w:rsidRPr="00771A96">
              <w:rPr>
                <w:sz w:val="24"/>
                <w:szCs w:val="24"/>
              </w:rPr>
              <w:t>я</w:t>
            </w:r>
            <w:r w:rsidRPr="00771A96">
              <w:rPr>
                <w:sz w:val="24"/>
                <w:szCs w:val="24"/>
              </w:rPr>
              <w:t>тельности в качестве индивидуальных предпринимателей, прекращением по</w:t>
            </w:r>
            <w:r w:rsidRPr="00771A96">
              <w:rPr>
                <w:sz w:val="24"/>
                <w:szCs w:val="24"/>
              </w:rPr>
              <w:t>л</w:t>
            </w:r>
            <w:r w:rsidRPr="00771A96">
              <w:rPr>
                <w:sz w:val="24"/>
                <w:szCs w:val="24"/>
              </w:rPr>
              <w:t>номочий нотариусами, занимающимися частной практикой, и прекращением статуса адвоката, а также в связи с прекращением деятельности иными физич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скими лицами, чья профессиональная деятельность в соответствии с федерал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ными законами подлежит государственной регистрации и (или) лицензиров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нию, в течение двенадцати месяцев, предшествовавших дню признания их в установленном порядке безр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ботными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выдачу гражданам удостоверений участников ликвид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ции последствий катастрофы на Чернобыльской АЭС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субсидий на оплату жилого помещения и коммунальных услуг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предоставление ежемесячной денежной компенсации на питание детей в детских дошкольных учреждениях (специализированных де</w:t>
            </w:r>
            <w:r w:rsidRPr="00771A96">
              <w:rPr>
                <w:sz w:val="24"/>
                <w:szCs w:val="24"/>
              </w:rPr>
              <w:t>т</w:t>
            </w:r>
            <w:r w:rsidRPr="00771A96">
              <w:rPr>
                <w:sz w:val="24"/>
                <w:szCs w:val="24"/>
              </w:rPr>
              <w:t>ских учреждениях лечебного и санаторного типа), а также обучающихся в о</w:t>
            </w:r>
            <w:r w:rsidRPr="00771A96">
              <w:rPr>
                <w:sz w:val="24"/>
                <w:szCs w:val="24"/>
              </w:rPr>
              <w:t>б</w:t>
            </w:r>
            <w:r w:rsidRPr="00771A96">
              <w:rPr>
                <w:sz w:val="24"/>
                <w:szCs w:val="24"/>
              </w:rPr>
              <w:lastRenderedPageBreak/>
              <w:t>щеобразовательных учреждениях, учреждениях начального профессионального и среднего профессионального образования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единовременного материального вознаграждения лицам, награжденным м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 xml:space="preserve">далью </w:t>
            </w:r>
            <w:r w:rsidRPr="00771A96">
              <w:rPr>
                <w:sz w:val="24"/>
                <w:szCs w:val="24"/>
                <w:lang w:val="en-US"/>
              </w:rPr>
              <w:t>Сахалинской области «Материнская слава»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выплату пособия на погребение членам семей или лицам, взявшим на себя организацию похорон граждан, погибших в результате кат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строфы на Чернобыльской АЭС, умерших вследствие лучевой болезни и других заболеваний, возникших в связи с чернобыльской катастрофой, а также уме</w:t>
            </w:r>
            <w:r w:rsidRPr="00771A96">
              <w:rPr>
                <w:sz w:val="24"/>
                <w:szCs w:val="24"/>
              </w:rPr>
              <w:t>р</w:t>
            </w:r>
            <w:r w:rsidRPr="00771A96">
              <w:rPr>
                <w:sz w:val="24"/>
                <w:szCs w:val="24"/>
              </w:rPr>
              <w:t>ших граждан из числа инвалидов вследствие чернобыл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ской катастрофы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единовременного пособия беременной жене военносл</w:t>
            </w:r>
            <w:r w:rsidRPr="00771A96">
              <w:rPr>
                <w:sz w:val="24"/>
                <w:szCs w:val="24"/>
              </w:rPr>
              <w:t>у</w:t>
            </w:r>
            <w:r w:rsidRPr="00771A96">
              <w:rPr>
                <w:sz w:val="24"/>
                <w:szCs w:val="24"/>
              </w:rPr>
              <w:t>жащего, прох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дящего военную службу по призыву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ежемесячного пособия на ребенка военнослужащего, проходящего в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енную службу по призыву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единовременного пособия гражданам при возникновении у них пос</w:t>
            </w:r>
            <w:r w:rsidRPr="00771A96">
              <w:rPr>
                <w:sz w:val="24"/>
                <w:szCs w:val="24"/>
              </w:rPr>
              <w:t>т</w:t>
            </w:r>
            <w:r w:rsidRPr="00771A96">
              <w:rPr>
                <w:sz w:val="24"/>
                <w:szCs w:val="24"/>
              </w:rPr>
              <w:t>вакцинальных осложнений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ежемесячной денежной компенсации гражданам при возникновении у них поствакцинальных осложнений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ежегодной денежной выплаты гражданам, награжденным нагрудным знаком «Почетный донор России» и «Почетный донор СССР»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единовременной денежной выплаты при усыновлении (удоч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рении) детей-сирот и детей, оставшихся без попечения родителей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выплату ежемесячной денежной компенсации в возмещ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нии вреда, причиненного здоровью в связи с радиационным воздействием вследствие чернобыльской кат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строфы и повлекшего утрату трудоспособности, независимо от степени утраты трудоспособности (без установления инвалидн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сти)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ежемесячной доплаты к пенсии до величины прожиточного минимума в среднем на душу населения по Сахалинской области, установле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ной в соответствии с Законом Сахалинской области от 24.06.98 № 67 «О прож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 xml:space="preserve">точном минимуме в Сахалинской области» (для лиц, ставших инвалидами </w:t>
            </w:r>
            <w:r w:rsidRPr="00771A96">
              <w:rPr>
                <w:sz w:val="24"/>
                <w:szCs w:val="24"/>
                <w:lang w:val="en-US"/>
              </w:rPr>
              <w:t>I</w:t>
            </w:r>
            <w:r w:rsidRPr="00771A96">
              <w:rPr>
                <w:sz w:val="24"/>
                <w:szCs w:val="24"/>
              </w:rPr>
              <w:t xml:space="preserve">, </w:t>
            </w:r>
            <w:r w:rsidRPr="00771A96">
              <w:rPr>
                <w:sz w:val="24"/>
                <w:szCs w:val="24"/>
                <w:lang w:val="en-US"/>
              </w:rPr>
              <w:t>II</w:t>
            </w:r>
            <w:r w:rsidRPr="00771A96">
              <w:rPr>
                <w:sz w:val="24"/>
                <w:szCs w:val="24"/>
              </w:rPr>
              <w:t xml:space="preserve"> групп в период прохождения военной службы по призыву)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Обеспечение проведения ремонта индивидуальных жилых домов, принадлеж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щих членам семей военнослужащих и сотрудников органов внутренних дел Российской Федерации, пот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рявшим кормильца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Обеспечение жилыми помещениями граждан, уволенных с военной службы по достижению ими предельного возраста пребывания на военной службе, состо</w:t>
            </w:r>
            <w:r w:rsidRPr="00771A96">
              <w:rPr>
                <w:sz w:val="24"/>
                <w:szCs w:val="24"/>
              </w:rPr>
              <w:t>я</w:t>
            </w:r>
            <w:r w:rsidRPr="00771A96">
              <w:rPr>
                <w:sz w:val="24"/>
                <w:szCs w:val="24"/>
              </w:rPr>
              <w:t>нию здоровья или в связи с организационно-штатными мероприятиями, общая продолжительность военной службы которых составляет 10 лет и более и кот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рые до 1 января 2005 года были приняты органами мес</w:t>
            </w:r>
            <w:r w:rsidRPr="00771A96">
              <w:rPr>
                <w:sz w:val="24"/>
                <w:szCs w:val="24"/>
              </w:rPr>
              <w:t>т</w:t>
            </w:r>
            <w:r w:rsidRPr="00771A96">
              <w:rPr>
                <w:sz w:val="24"/>
                <w:szCs w:val="24"/>
              </w:rPr>
              <w:t>ного самоуправления на учет в качестве нуждающихся в улучшении жилищных условий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семьям, имеющим детей-инвалидов, единовременной адресной социальной помощи на лечение (реабилитацию, консультацию, обследование) один раз в год в медици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ские учреждения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Обеспечение санаторно-курортными путевками в лечебно-профилактические учреждения санаторного типа, расположенные на территории Сахалинской о</w:t>
            </w:r>
            <w:r w:rsidRPr="00771A96">
              <w:rPr>
                <w:sz w:val="24"/>
                <w:szCs w:val="24"/>
              </w:rPr>
              <w:t>б</w:t>
            </w:r>
            <w:r w:rsidRPr="00771A96">
              <w:rPr>
                <w:sz w:val="24"/>
                <w:szCs w:val="24"/>
              </w:rPr>
              <w:t>ласти, неработающих пенси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неров (женщины - 60 лет и старше, мужчины - 65 лет и старше), проживающих в Сахалинской области, получающих пенсию в размере ниже двукратной величины прожиточного минимума, установленного для пенсионеров в Сахалинской области, за исключением лиц, имеющих пр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во на обеспечение путевками на санаторно-курортное лечение в соответствии с действующим законодательством</w:t>
            </w:r>
            <w:r w:rsidR="003F55E5">
              <w:rPr>
                <w:sz w:val="24"/>
                <w:szCs w:val="24"/>
              </w:rPr>
              <w:t>***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компенсации части расходов участникам Государственной программы пер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селения, прибывшим в Сахалинскую область из-за рубежа, на временное размещение на пер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од не более 6 месяцев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единовременного пособия при рождении ребенка в сл</w:t>
            </w:r>
            <w:r w:rsidRPr="00771A96">
              <w:rPr>
                <w:sz w:val="24"/>
                <w:szCs w:val="24"/>
              </w:rPr>
              <w:t>у</w:t>
            </w:r>
            <w:r w:rsidRPr="00771A96">
              <w:rPr>
                <w:sz w:val="24"/>
                <w:szCs w:val="24"/>
              </w:rPr>
              <w:t>чае, если оба родителя либо лицо, их заменяющее, не работают (не служат) л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бо обучаются по очной форме обучения в образовательных учреждениях начального профессионального, среднего профессионального и высшего пр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фессионального образования и учреждениях послевузовского профессионал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ного образования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ежемесячного пособия по уходу за ребенком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выплату гражданам, эвакуированным из зоны отчужд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ния и переселенным (переселяемым) из зоны отселения, единовременного п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собия в связи с переездом на н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вое место жительства и компенсации стоимости проезда, а также расходов по перевозке им</w:t>
            </w:r>
            <w:r w:rsidRPr="00771A96">
              <w:rPr>
                <w:sz w:val="24"/>
                <w:szCs w:val="24"/>
              </w:rPr>
              <w:t>у</w:t>
            </w:r>
            <w:r w:rsidRPr="00771A96">
              <w:rPr>
                <w:sz w:val="24"/>
                <w:szCs w:val="24"/>
              </w:rPr>
              <w:t>щества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социальной гарантии семьям с детьми-инвалидами (слабов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дящие и незрячие) в виде оплаты за обучение и содержание в специальном (коррекционном) общеобразов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 xml:space="preserve">тельном учреждении </w:t>
            </w:r>
            <w:r w:rsidRPr="00771A96">
              <w:rPr>
                <w:sz w:val="24"/>
                <w:szCs w:val="24"/>
                <w:lang w:val="en-US"/>
              </w:rPr>
              <w:t>III</w:t>
            </w:r>
            <w:r w:rsidRPr="00771A96">
              <w:rPr>
                <w:sz w:val="24"/>
                <w:szCs w:val="24"/>
              </w:rPr>
              <w:t>-</w:t>
            </w:r>
            <w:r w:rsidRPr="00771A96">
              <w:rPr>
                <w:sz w:val="24"/>
                <w:szCs w:val="24"/>
                <w:lang w:val="en-US"/>
              </w:rPr>
              <w:t>IV</w:t>
            </w:r>
            <w:r w:rsidRPr="00771A96">
              <w:rPr>
                <w:sz w:val="24"/>
                <w:szCs w:val="24"/>
              </w:rPr>
              <w:t xml:space="preserve"> вида для незрячих и слабовидящих детей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реабилитированным лицам, утратившим жилые помещения в связи с репрессиями, возвратившимся в населенные пункты Сахалинской обл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сти, где они проживали до применения к ним репрессий, а также членам их с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мей и другим родственникам, прожива</w:t>
            </w:r>
            <w:r w:rsidRPr="00771A96">
              <w:rPr>
                <w:sz w:val="24"/>
                <w:szCs w:val="24"/>
              </w:rPr>
              <w:t>в</w:t>
            </w:r>
            <w:r w:rsidRPr="00771A96">
              <w:rPr>
                <w:sz w:val="24"/>
                <w:szCs w:val="24"/>
              </w:rPr>
              <w:t>шим совместно с реабилитированными лицами до применения к ним репрессий, детям, р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дившимся в местах лишения свободы, в ссылке, в спецпоселении, социальных выплат на приобретение ж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лого помещения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пособия на проведение летнего оздоровительного отдыха детей отдельных категорий военнослужащих и сотрудников некоторых федеральных органов исполнительной власти, погибших (умерших), пропавших без вести, ставших инвалидами в связи с выполнением задач в условиях вооруженного конфликта немеждународного характера в Чеченской Республике и на неп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средственно прилегающих к ней территориях Северного Кавказа, отнесе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ных к зоне вооруженного конфликта, а также в связи с выполнением задач в ходе ко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тртеррористических операций на территории Северо-кавказского региона, пе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сионное обеспечение которых осуществляется Пенсионным фондом Росси</w:t>
            </w:r>
            <w:r w:rsidRPr="00771A96">
              <w:rPr>
                <w:sz w:val="24"/>
                <w:szCs w:val="24"/>
              </w:rPr>
              <w:t>й</w:t>
            </w:r>
            <w:r w:rsidRPr="00771A96">
              <w:rPr>
                <w:sz w:val="24"/>
                <w:szCs w:val="24"/>
              </w:rPr>
              <w:t>ской Федерации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мер социальной поддержки в виде оплаты за обучение в сре</w:t>
            </w:r>
            <w:r w:rsidRPr="00771A96">
              <w:rPr>
                <w:sz w:val="24"/>
                <w:szCs w:val="24"/>
              </w:rPr>
              <w:t>д</w:t>
            </w:r>
            <w:r w:rsidRPr="00771A96">
              <w:rPr>
                <w:sz w:val="24"/>
                <w:szCs w:val="24"/>
              </w:rPr>
              <w:t>них специал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ных и высших учебных заведениях, расположенных на территории Сахалинской области, детям военнослужащих, погибших в период прохожд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ния военной службы по призыву</w:t>
            </w:r>
            <w:r w:rsidR="003F55E5">
              <w:rPr>
                <w:sz w:val="24"/>
                <w:szCs w:val="24"/>
              </w:rPr>
              <w:t>***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инвалидам, детям-инвалидам, обучающимся в образовательных учреждениях начального, среднего и высшего профессионального образования, расположенных на террит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рии Сахалинской области, компенсации стоимости проезда к месту обучения и обратно один раз в год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инвалидам, детям-инвалидам, а также детям, оба родителя к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торых являются инвалидами или один из родителей является инвалидом и с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мостоятельно воспитывает детей (ребенка), ежемесячной стипендии Сахали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и выплата единовременного пособия при передаче ребенка на во</w:t>
            </w:r>
            <w:r w:rsidRPr="00771A96">
              <w:rPr>
                <w:sz w:val="24"/>
                <w:szCs w:val="24"/>
              </w:rPr>
              <w:t>с</w:t>
            </w:r>
            <w:r w:rsidRPr="00771A96">
              <w:rPr>
                <w:sz w:val="24"/>
                <w:szCs w:val="24"/>
              </w:rPr>
              <w:t>питание в семью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оплату дополнительного оплачиваемого отпуска и выпл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ту единовременной компенсации на оздоровление, предоставляемой одновр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lastRenderedPageBreak/>
              <w:t>менно с дополнительным оплачиваемым отпуском гражданам, подвергшимся воздействию радиации вследствие кат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строфы на Чернобыльской АЭС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ежемесячной социальной выплаты участникам Великой Отеч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ственной во</w:t>
            </w:r>
            <w:r w:rsidRPr="00771A96">
              <w:rPr>
                <w:sz w:val="24"/>
                <w:szCs w:val="24"/>
              </w:rPr>
              <w:t>й</w:t>
            </w:r>
            <w:r w:rsidRPr="00771A96">
              <w:rPr>
                <w:sz w:val="24"/>
                <w:szCs w:val="24"/>
              </w:rPr>
              <w:t>ны, бывшим несовершеннолетним узникам концлагерей, гетто и других мест принудительного содержания, созданных фашистами и их союзн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ками в период Второй мировой войны, лицам, награжденным знаком "Жителю блокадного Ленинграда", участникам трудового фронта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Выплата инвалидам (в том числе детям-инвалидам), имеющим транспортные средства в соответствии с медицинскими показаниями, или их законным пре</w:t>
            </w:r>
            <w:r w:rsidRPr="00771A96">
              <w:rPr>
                <w:sz w:val="24"/>
                <w:szCs w:val="24"/>
              </w:rPr>
              <w:t>д</w:t>
            </w:r>
            <w:r w:rsidRPr="00771A96">
              <w:rPr>
                <w:sz w:val="24"/>
                <w:szCs w:val="24"/>
              </w:rPr>
              <w:t>ставителям компенсации уплаченной ими страховой премии по договору обяз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тельного страхования гражданской отве</w:t>
            </w:r>
            <w:r w:rsidRPr="00771A96">
              <w:rPr>
                <w:sz w:val="24"/>
                <w:szCs w:val="24"/>
              </w:rPr>
              <w:t>т</w:t>
            </w:r>
            <w:r w:rsidRPr="00771A96">
              <w:rPr>
                <w:sz w:val="24"/>
                <w:szCs w:val="24"/>
              </w:rPr>
              <w:t>ственности владельцев транспортных средств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средств областного материнского (семейного) капитала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единовременной денежной выплаты на компенсацию расходов, связанных с погашением ипотечного жилищного кредита, семьям в случае ро</w:t>
            </w:r>
            <w:r w:rsidRPr="00771A96">
              <w:rPr>
                <w:sz w:val="24"/>
                <w:szCs w:val="24"/>
              </w:rPr>
              <w:t>ж</w:t>
            </w:r>
            <w:r w:rsidRPr="00771A96">
              <w:rPr>
                <w:sz w:val="24"/>
                <w:szCs w:val="24"/>
              </w:rPr>
              <w:t>дения (усыновления, удоч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рения) второго ребенка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единовременной социальной выплаты многодетным семьям в размере 50 процентов стоимости приобретаемого жилого помещения или ра</w:t>
            </w:r>
            <w:r w:rsidRPr="00771A96">
              <w:rPr>
                <w:sz w:val="24"/>
                <w:szCs w:val="24"/>
              </w:rPr>
              <w:t>с</w:t>
            </w:r>
            <w:r w:rsidRPr="00771A96">
              <w:rPr>
                <w:sz w:val="24"/>
                <w:szCs w:val="24"/>
              </w:rPr>
              <w:t>ходов на его строительство на территории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выплату ежемесячной денежной компенсации на прио</w:t>
            </w:r>
            <w:r w:rsidRPr="00771A96">
              <w:rPr>
                <w:sz w:val="24"/>
                <w:szCs w:val="24"/>
              </w:rPr>
              <w:t>б</w:t>
            </w:r>
            <w:r w:rsidRPr="00771A96">
              <w:rPr>
                <w:sz w:val="24"/>
                <w:szCs w:val="24"/>
              </w:rPr>
              <w:t>ретение прод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вольственных товаров гражданам, подвергшимся воздействию радиации вследствие катастр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фы на Чернобыльской АЭС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документов на выплату ежемесячной денежной компенсации в возмещ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ние вреда, причиненного здоровью граждан в связи с радиационным возде</w:t>
            </w:r>
            <w:r w:rsidRPr="00771A96">
              <w:rPr>
                <w:sz w:val="24"/>
                <w:szCs w:val="24"/>
              </w:rPr>
              <w:t>й</w:t>
            </w:r>
            <w:r w:rsidRPr="00771A96">
              <w:rPr>
                <w:sz w:val="24"/>
                <w:szCs w:val="24"/>
              </w:rPr>
              <w:t>ствием вследствие чернобыл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ской катастрофы либо с выполнением работ по ликвидации последствий катастрофы на Че</w:t>
            </w:r>
            <w:r w:rsidRPr="00771A96">
              <w:rPr>
                <w:sz w:val="24"/>
                <w:szCs w:val="24"/>
              </w:rPr>
              <w:t>р</w:t>
            </w:r>
            <w:r w:rsidRPr="00771A96">
              <w:rPr>
                <w:sz w:val="24"/>
                <w:szCs w:val="24"/>
              </w:rPr>
              <w:t>нобыльской АЭС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мер социальной поддержки на проведение бесплатного кап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тального ремонта жилых помещений (для зарегистрированных и проживающих в жилых помещениях, не явл</w:t>
            </w:r>
            <w:r w:rsidRPr="00771A96">
              <w:rPr>
                <w:sz w:val="24"/>
                <w:szCs w:val="24"/>
              </w:rPr>
              <w:t>я</w:t>
            </w:r>
            <w:r w:rsidRPr="00771A96">
              <w:rPr>
                <w:sz w:val="24"/>
                <w:szCs w:val="24"/>
              </w:rPr>
              <w:t>ющихся благоустроенными) участникам Великой Отечественной войны, бывшим несовершеннолетним узникам концлагерей, гетто и других мест принудительного содержания, с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зданных фашистами и их союзниками в период Второй мировой войны, лицам, награжденным знаком «Жителю блокадного Ленинграда»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ежемесячной материальной помощи родителям военнослуж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щих, погибших (умерших) в период прохождения военной службы по призыву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компенсационных выплат в связи с расходами по оплате жилых помещений, коммунальных и других видов услуг членам семей погибших (умерших) военнослужащих и с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трудников некоторых федеральных органов исполнительной власти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Назначение ежемесячного пособия детям отдельных категорий военнослуж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щих и сотрудн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ков некоторых федеральных органов исполнительной власти, погибших (умерших), пропавших без вести при исполнении обязанностей вое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ной службы (служебных обязанностей), пенсионное обеспечение которых ос</w:t>
            </w:r>
            <w:r w:rsidRPr="00771A96">
              <w:rPr>
                <w:sz w:val="24"/>
                <w:szCs w:val="24"/>
              </w:rPr>
              <w:t>у</w:t>
            </w:r>
            <w:r w:rsidRPr="00771A96">
              <w:rPr>
                <w:sz w:val="24"/>
                <w:szCs w:val="24"/>
              </w:rPr>
              <w:t>ществляется Пенсионным фондом Российской Федерации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Зачисление граждан пожилого возраста и инвалидов на стационарное социал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ное обслужив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ние</w:t>
            </w:r>
          </w:p>
        </w:tc>
      </w:tr>
      <w:tr w:rsidR="00FB1AAB" w:rsidTr="00224B8F">
        <w:trPr>
          <w:trHeight w:val="106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ежемесячных денежных компенсаций (выплат) на оплату ж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лого помещения и коммунальных услуг лицам, указанным в пункте 6 статьи 1 Закона Сахалинской области «О социальной поддержке отдельных категорий граждан, проживающих и работающих в сел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ской местности, рабочих поселках, поселках городского типа на территории Сахалинской о</w:t>
            </w:r>
            <w:r w:rsidRPr="00771A96">
              <w:rPr>
                <w:sz w:val="24"/>
                <w:szCs w:val="24"/>
              </w:rPr>
              <w:t>б</w:t>
            </w:r>
            <w:r w:rsidRPr="00771A96">
              <w:rPr>
                <w:sz w:val="24"/>
                <w:szCs w:val="24"/>
              </w:rPr>
              <w:t xml:space="preserve">ласти, и о наделении </w:t>
            </w:r>
            <w:r w:rsidRPr="00771A96">
              <w:rPr>
                <w:sz w:val="24"/>
                <w:szCs w:val="24"/>
              </w:rPr>
              <w:lastRenderedPageBreak/>
              <w:t>органов местного самоуправления отдельными государственными полномочи</w:t>
            </w:r>
            <w:r w:rsidRPr="00771A96">
              <w:rPr>
                <w:sz w:val="24"/>
                <w:szCs w:val="24"/>
              </w:rPr>
              <w:t>я</w:t>
            </w:r>
            <w:r w:rsidRPr="00771A96">
              <w:rPr>
                <w:sz w:val="24"/>
                <w:szCs w:val="24"/>
              </w:rPr>
              <w:t>ми Сахалинской области по оказанию социальной поддержки»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Возмещение специализированным службам по вопросам похоронного дела ст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имости услуг, предоставляемых согласно гарантированному перечню услуг по погребению умерших (п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гибших) граждан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ветеранам Великой Отечественной войны, членам семей п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 xml:space="preserve">гибших (умерших) инвалидов и участников Великой Отечественной войны, проживающим в г. Южно-Сахалинске, социальной выплаты для приобретения или строительства жилья 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мер социальной поддержки на обеспечение жильем устано</w:t>
            </w:r>
            <w:r w:rsidRPr="00771A96">
              <w:rPr>
                <w:sz w:val="24"/>
                <w:szCs w:val="24"/>
              </w:rPr>
              <w:t>в</w:t>
            </w:r>
            <w:r w:rsidRPr="00771A96">
              <w:rPr>
                <w:sz w:val="24"/>
                <w:szCs w:val="24"/>
              </w:rPr>
              <w:t>ленных федерал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ным законодательством категорий граждан, проживающих в Сахалинской области, нуждающихся в улучшении жилищных условий и вста</w:t>
            </w:r>
            <w:r w:rsidRPr="00771A96">
              <w:rPr>
                <w:sz w:val="24"/>
                <w:szCs w:val="24"/>
              </w:rPr>
              <w:t>в</w:t>
            </w:r>
            <w:r w:rsidRPr="00771A96">
              <w:rPr>
                <w:sz w:val="24"/>
                <w:szCs w:val="24"/>
              </w:rPr>
              <w:t>ших на учет до 01 января 2005 года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мер социальной поддержки по обеспечению жильем нужда</w:t>
            </w:r>
            <w:r w:rsidRPr="00771A96">
              <w:rPr>
                <w:sz w:val="24"/>
                <w:szCs w:val="24"/>
              </w:rPr>
              <w:t>ю</w:t>
            </w:r>
            <w:r w:rsidRPr="00771A96">
              <w:rPr>
                <w:sz w:val="24"/>
                <w:szCs w:val="24"/>
              </w:rPr>
              <w:t>щимся в улучшении жилищных условий ветеранам Великой Отечественной войны, членам семей погибших (умерших) инвалидов и участников Великой Отечественной войны, проживающим в Сахали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ской области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субсидии некоммерческим организациям, не являющимся го</w:t>
            </w:r>
            <w:r w:rsidRPr="00771A96">
              <w:rPr>
                <w:sz w:val="24"/>
                <w:szCs w:val="24"/>
              </w:rPr>
              <w:t>с</w:t>
            </w:r>
            <w:r w:rsidRPr="00771A96">
              <w:rPr>
                <w:sz w:val="24"/>
                <w:szCs w:val="24"/>
              </w:rPr>
              <w:t>ударственными (муниципальными) учреждениями, на осуществление уставной деятельности общественных организаций инвалидов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гражданам, проживающим в Сахалинской области, социальных талонов для проезда на транспорте общего пользования, компенсации расходов за самостоятельно приобретенные проездные документы для проезда при вые</w:t>
            </w:r>
            <w:r w:rsidRPr="00771A96">
              <w:rPr>
                <w:sz w:val="24"/>
                <w:szCs w:val="24"/>
              </w:rPr>
              <w:t>з</w:t>
            </w:r>
            <w:r w:rsidRPr="00771A96">
              <w:rPr>
                <w:sz w:val="24"/>
                <w:szCs w:val="24"/>
              </w:rPr>
              <w:t>де на лечение, консультацию, обследование в медицинские организации гос</w:t>
            </w:r>
            <w:r w:rsidRPr="00771A96">
              <w:rPr>
                <w:sz w:val="24"/>
                <w:szCs w:val="24"/>
              </w:rPr>
              <w:t>у</w:t>
            </w:r>
            <w:r w:rsidRPr="00771A96">
              <w:rPr>
                <w:sz w:val="24"/>
                <w:szCs w:val="24"/>
              </w:rPr>
              <w:t>дарственной системы здравоохранения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детям-школьникам из малоимущих семей и детям группы ри</w:t>
            </w:r>
            <w:r w:rsidRPr="00771A96">
              <w:rPr>
                <w:sz w:val="24"/>
                <w:szCs w:val="24"/>
              </w:rPr>
              <w:t>с</w:t>
            </w:r>
            <w:r w:rsidRPr="00771A96">
              <w:rPr>
                <w:sz w:val="24"/>
                <w:szCs w:val="24"/>
              </w:rPr>
              <w:t>ка из неблагополучных семей из числа коренных народов Севера выплаты д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нежных средств на приобретение школьной одежды, обуви и учебных прина</w:t>
            </w:r>
            <w:r w:rsidRPr="00771A96">
              <w:rPr>
                <w:sz w:val="24"/>
                <w:szCs w:val="24"/>
              </w:rPr>
              <w:t>д</w:t>
            </w:r>
            <w:r w:rsidRPr="00771A96">
              <w:rPr>
                <w:sz w:val="24"/>
                <w:szCs w:val="24"/>
              </w:rPr>
              <w:t>лежностей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государственной социальной помощи на основании социальн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го контракта малоимущей семье и малоимущим одиноко проживающим гра</w:t>
            </w:r>
            <w:r w:rsidRPr="00771A96">
              <w:rPr>
                <w:sz w:val="24"/>
                <w:szCs w:val="24"/>
              </w:rPr>
              <w:t>ж</w:t>
            </w:r>
            <w:r w:rsidRPr="00771A96">
              <w:rPr>
                <w:sz w:val="24"/>
                <w:szCs w:val="24"/>
              </w:rPr>
              <w:t>данам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компенсации стоимости проезда к месту обучения в специал</w:t>
            </w:r>
            <w:r w:rsidRPr="00771A96">
              <w:rPr>
                <w:sz w:val="24"/>
                <w:szCs w:val="24"/>
              </w:rPr>
              <w:t>ь</w:t>
            </w:r>
            <w:r w:rsidRPr="00771A96">
              <w:rPr>
                <w:sz w:val="24"/>
                <w:szCs w:val="24"/>
              </w:rPr>
              <w:t>ной (коррекц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 xml:space="preserve">онной) общеобразовательной организации </w:t>
            </w:r>
            <w:r w:rsidRPr="00771A96">
              <w:rPr>
                <w:sz w:val="24"/>
                <w:szCs w:val="24"/>
                <w:lang w:val="en-US"/>
              </w:rPr>
              <w:t>III</w:t>
            </w:r>
            <w:r w:rsidRPr="00771A96">
              <w:rPr>
                <w:sz w:val="24"/>
                <w:szCs w:val="24"/>
              </w:rPr>
              <w:t xml:space="preserve"> - </w:t>
            </w:r>
            <w:r w:rsidRPr="00771A96">
              <w:rPr>
                <w:sz w:val="24"/>
                <w:szCs w:val="24"/>
                <w:lang w:val="en-US"/>
              </w:rPr>
              <w:t>IV</w:t>
            </w:r>
            <w:r w:rsidRPr="00771A96">
              <w:rPr>
                <w:sz w:val="24"/>
                <w:szCs w:val="24"/>
              </w:rPr>
              <w:t xml:space="preserve"> вида и обратно (для детей-инвалидов с нарушением зрения, а также лиц, их сопровождающих)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денежной выплаты при рождении первого ребенка.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Бесплатный проезд на городском пассажирском транспорте общего пользов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ния (кроме такси) при предъявлении единого социального проездного билета</w:t>
            </w:r>
          </w:p>
        </w:tc>
      </w:tr>
      <w:tr w:rsidR="00FB1AAB" w:rsidTr="00224B8F">
        <w:trPr>
          <w:trHeight w:val="98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Обеспечение социальными талонами на проезд автомобильным транспортом общего польз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вания внутримуниципального и межмуниципального сообщения (кроме такси)</w:t>
            </w:r>
          </w:p>
        </w:tc>
      </w:tr>
      <w:tr w:rsidR="00FB1AAB" w:rsidRPr="005B3C45" w:rsidTr="00224B8F">
        <w:trPr>
          <w:trHeight w:val="503"/>
        </w:trPr>
        <w:tc>
          <w:tcPr>
            <w:tcW w:w="9322" w:type="dxa"/>
            <w:gridSpan w:val="2"/>
          </w:tcPr>
          <w:p w:rsidR="00FB1AAB" w:rsidRPr="00013801" w:rsidRDefault="00FB1AAB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1239B">
              <w:rPr>
                <w:b/>
              </w:rPr>
              <w:t>Министерство природных ресурсов и охраны окружающей среды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Согласование расчетов вероятного вреда, который может быть причинен на территории Сахалинской области в результате аварии на гидротехническом с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оружении, используемом в пр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родоохранных целях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Проведение государственной экспертизы запасов полезных ископаемых, геол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гической, эк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номической и экологической информации о предоставляемых в пользование участках недр местного значения на территории Сахалинской о</w:t>
            </w:r>
            <w:r w:rsidRPr="00771A96">
              <w:rPr>
                <w:sz w:val="24"/>
                <w:szCs w:val="24"/>
              </w:rPr>
              <w:t>б</w:t>
            </w:r>
            <w:r w:rsidRPr="00771A96">
              <w:rPr>
                <w:sz w:val="24"/>
                <w:szCs w:val="24"/>
              </w:rPr>
              <w:t>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Представление информации из регионального кадастра отходов производства и потребления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Утверждение проектов округов и зон санитарной охраны водных объектов, и</w:t>
            </w:r>
            <w:r w:rsidRPr="00771A96">
              <w:rPr>
                <w:sz w:val="24"/>
                <w:szCs w:val="24"/>
              </w:rPr>
              <w:t>с</w:t>
            </w:r>
            <w:r w:rsidRPr="00771A96">
              <w:rPr>
                <w:sz w:val="24"/>
                <w:szCs w:val="24"/>
              </w:rPr>
              <w:t>пользуемых для питьевого, хозяйственно-бытового водоснабжения и в лече</w:t>
            </w:r>
            <w:r w:rsidRPr="00771A96">
              <w:rPr>
                <w:sz w:val="24"/>
                <w:szCs w:val="24"/>
              </w:rPr>
              <w:t>б</w:t>
            </w:r>
            <w:r w:rsidRPr="00771A96">
              <w:rPr>
                <w:sz w:val="24"/>
                <w:szCs w:val="24"/>
              </w:rPr>
              <w:t>ных целях, и установления границ и режима этих округов и зон, расположенных на территории Сахалинской области</w:t>
            </w:r>
          </w:p>
        </w:tc>
      </w:tr>
      <w:tr w:rsidR="00FB1AAB" w:rsidRPr="005B3C45" w:rsidTr="00224B8F">
        <w:trPr>
          <w:trHeight w:val="503"/>
        </w:trPr>
        <w:tc>
          <w:tcPr>
            <w:tcW w:w="9322" w:type="dxa"/>
            <w:gridSpan w:val="2"/>
          </w:tcPr>
          <w:p w:rsidR="00FB1AAB" w:rsidRPr="00013801" w:rsidRDefault="00FB1AAB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32FE">
              <w:rPr>
                <w:b/>
              </w:rPr>
              <w:t>Министерство торговли и продовольствия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лицензий на розничную продажу алкогольной продукции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Предоставление, переоформление и прекращение срока действия лицензий на заготовку, хр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нение, переработку и реализацию лома черных металлов, цветных металлов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Включение в реестр субъектов ремесленной деятельности Сахалинской области и предоста</w:t>
            </w:r>
            <w:r w:rsidRPr="00771A96">
              <w:rPr>
                <w:sz w:val="24"/>
                <w:szCs w:val="24"/>
              </w:rPr>
              <w:t>в</w:t>
            </w:r>
            <w:r w:rsidRPr="00771A96">
              <w:rPr>
                <w:sz w:val="24"/>
                <w:szCs w:val="24"/>
              </w:rPr>
              <w:t>ление сведений из реестра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B1AAB" w:rsidRPr="00771A96" w:rsidRDefault="00FB1AAB" w:rsidP="00FB1AAB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Включение, изменение и (или) исключение, а также предоставление сведений, содержащихся в торговом реестре Сахалинской области</w:t>
            </w:r>
          </w:p>
        </w:tc>
      </w:tr>
      <w:tr w:rsidR="00FB1AAB" w:rsidRPr="005B3C45" w:rsidTr="00224B8F">
        <w:trPr>
          <w:trHeight w:val="503"/>
        </w:trPr>
        <w:tc>
          <w:tcPr>
            <w:tcW w:w="9322" w:type="dxa"/>
            <w:gridSpan w:val="2"/>
          </w:tcPr>
          <w:p w:rsidR="00FB1AAB" w:rsidRPr="00013801" w:rsidRDefault="00FB1AAB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32FE">
              <w:rPr>
                <w:b/>
              </w:rPr>
              <w:t>Министерство сельского хозяйства Сахалинской области</w:t>
            </w:r>
          </w:p>
        </w:tc>
      </w:tr>
      <w:tr w:rsidR="00FB1AAB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FB1AAB" w:rsidRPr="002736DD" w:rsidRDefault="002736DD" w:rsidP="00FB1AAB">
            <w:pPr>
              <w:jc w:val="both"/>
              <w:rPr>
                <w:sz w:val="24"/>
                <w:szCs w:val="24"/>
              </w:rPr>
            </w:pPr>
            <w:r w:rsidRPr="00212C20">
              <w:rPr>
                <w:sz w:val="24"/>
                <w:szCs w:val="24"/>
              </w:rPr>
              <w:t>Предоставление собственникам, владельцам, пользователям, в том числе аре</w:t>
            </w:r>
            <w:r w:rsidRPr="00212C20">
              <w:rPr>
                <w:sz w:val="24"/>
                <w:szCs w:val="24"/>
              </w:rPr>
              <w:t>н</w:t>
            </w:r>
            <w:r w:rsidRPr="00212C20">
              <w:rPr>
                <w:sz w:val="24"/>
                <w:szCs w:val="24"/>
              </w:rPr>
              <w:t>даторам, земельных участков из земель сельскохозяйственного назначения, и</w:t>
            </w:r>
            <w:r w:rsidRPr="00212C20">
              <w:rPr>
                <w:sz w:val="24"/>
                <w:szCs w:val="24"/>
              </w:rPr>
              <w:t>н</w:t>
            </w:r>
            <w:r w:rsidRPr="00212C20">
              <w:rPr>
                <w:sz w:val="24"/>
                <w:szCs w:val="24"/>
              </w:rPr>
              <w:t>формации о состоянии плодородия почв на своих земельных участках и дин</w:t>
            </w:r>
            <w:r w:rsidRPr="00212C20">
              <w:rPr>
                <w:sz w:val="24"/>
                <w:szCs w:val="24"/>
              </w:rPr>
              <w:t>а</w:t>
            </w:r>
            <w:r w:rsidRPr="00212C20">
              <w:rPr>
                <w:sz w:val="24"/>
                <w:szCs w:val="24"/>
              </w:rPr>
              <w:t>мике изменения его состояния</w:t>
            </w:r>
          </w:p>
        </w:tc>
      </w:tr>
      <w:tr w:rsidR="00FB1AAB" w:rsidRPr="005B3C45" w:rsidTr="00224B8F">
        <w:trPr>
          <w:trHeight w:val="503"/>
        </w:trPr>
        <w:tc>
          <w:tcPr>
            <w:tcW w:w="817" w:type="dxa"/>
          </w:tcPr>
          <w:p w:rsidR="00FB1AAB" w:rsidRPr="007C0DC1" w:rsidRDefault="00FB1AAB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FB1AAB" w:rsidRPr="00771A96" w:rsidRDefault="00FB1AAB" w:rsidP="00FB1AAB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субсидий, направленных на поддержку и развитие сельского хозяйства Сахалинской области, в рамках реализации государственной пр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граммы</w:t>
            </w:r>
          </w:p>
        </w:tc>
      </w:tr>
      <w:tr w:rsidR="00FB1AAB" w:rsidRPr="005B3C45" w:rsidTr="00224B8F">
        <w:trPr>
          <w:trHeight w:val="503"/>
        </w:trPr>
        <w:tc>
          <w:tcPr>
            <w:tcW w:w="9322" w:type="dxa"/>
            <w:gridSpan w:val="2"/>
          </w:tcPr>
          <w:p w:rsidR="00FB1AAB" w:rsidRPr="00013801" w:rsidRDefault="000B38BE" w:rsidP="00BC6A8E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1632FE">
              <w:rPr>
                <w:b/>
              </w:rPr>
              <w:t>Министерство жилищно-коммунального хозяйства Сахалинской области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0B38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 о порядке предоставления жилищно-коммунальных услуг насел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0B38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Согласование расчета вероятного вреда, который может быть причинен на те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ритории Сахалинской области в результате аварий на гидротехнических соор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жениях предприятий хозяйственно-питьевого водоснабжения населенных пун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0B38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Утверждение нормативов потребления коммунальных услуг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0B38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Утверждение нормативов технологических потерь при передаче тепловой эне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гии, теплонос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теля по тепловым сетям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0B38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Утверждение нормативов удельного расхода топлива при производстве тепл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вой энергии источниками тепловой энергии, за исключением источников тепл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вой энергии, функционирующих в режиме комбинированной выработки эле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трической и тепловой энергии с установленной мощностью производства эле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трической энергии 25 мегаватт и более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0B38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Утверждение нормативов запасов топлива на источниках тепловой эне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гии, за исключением источников тепловой энергии, функционирующих в режиме ко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бинированной выработки электрической и тепловой энергии с устано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ленной мощностью производства электрической энергии 25 мегаватт и более</w:t>
            </w:r>
          </w:p>
        </w:tc>
      </w:tr>
      <w:tr w:rsidR="000B38BE" w:rsidRPr="00483011" w:rsidTr="00224B8F">
        <w:trPr>
          <w:trHeight w:val="503"/>
        </w:trPr>
        <w:tc>
          <w:tcPr>
            <w:tcW w:w="9322" w:type="dxa"/>
            <w:gridSpan w:val="2"/>
          </w:tcPr>
          <w:p w:rsidR="000B38BE" w:rsidRPr="00483011" w:rsidRDefault="000B38B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32FE">
              <w:rPr>
                <w:b/>
              </w:rPr>
              <w:t>Министерство транспорта и дорожного хозяйства Сахалинской области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013801" w:rsidRDefault="000B38BE" w:rsidP="00E503D1">
            <w:pPr>
              <w:autoSpaceDE w:val="0"/>
              <w:autoSpaceDN w:val="0"/>
              <w:adjustRightInd w:val="0"/>
              <w:jc w:val="both"/>
              <w:rPr>
                <w:color w:val="FF0000"/>
                <w:spacing w:val="10"/>
                <w:sz w:val="28"/>
                <w:szCs w:val="28"/>
              </w:rPr>
            </w:pPr>
            <w:r w:rsidRPr="00771A96">
              <w:rPr>
                <w:sz w:val="24"/>
                <w:szCs w:val="24"/>
              </w:rPr>
              <w:t>Выдача специального разрешения на движение по автомобильным дорогам транспортного средства, осуществляющего перевозки опасных, тяжеловесных и (или) крупногабаритных грузов, в случае, если маршрут, часть маршрута ук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занного транспортного средства проходят по автомобильным дорогам реги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нального или межмуниципального значения, участкам таких автомобильных дорог, по автомобильным дорогам местного значения, расположенным на те</w:t>
            </w:r>
            <w:r w:rsidRPr="00771A96">
              <w:rPr>
                <w:sz w:val="24"/>
                <w:szCs w:val="24"/>
              </w:rPr>
              <w:t>р</w:t>
            </w:r>
            <w:r w:rsidRPr="00771A96">
              <w:rPr>
                <w:sz w:val="24"/>
                <w:szCs w:val="24"/>
              </w:rPr>
              <w:lastRenderedPageBreak/>
              <w:t>риториях двух и более муниципальных образований (муниципальных районов, городских округов), при условии что маршрут такого транспортного средства проходит в границах Сах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линской области</w:t>
            </w:r>
          </w:p>
        </w:tc>
      </w:tr>
      <w:tr w:rsidR="000B38BE" w:rsidRPr="00483011" w:rsidTr="00224B8F">
        <w:trPr>
          <w:trHeight w:val="503"/>
        </w:trPr>
        <w:tc>
          <w:tcPr>
            <w:tcW w:w="9322" w:type="dxa"/>
            <w:gridSpan w:val="2"/>
          </w:tcPr>
          <w:p w:rsidR="000B38BE" w:rsidRPr="00483011" w:rsidRDefault="000B38B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32FE">
              <w:rPr>
                <w:b/>
              </w:rPr>
              <w:lastRenderedPageBreak/>
              <w:t>Министерство экономического развития Сахалинской области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0B38BE" w:rsidRDefault="000B38BE" w:rsidP="00BC6A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Включение в перечень организаций, образующих инфраструктуру поддержки субъектов мал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го и среднего предпринимательства Сахалинской области</w:t>
            </w:r>
          </w:p>
        </w:tc>
      </w:tr>
      <w:tr w:rsidR="000B38BE" w:rsidRPr="00483011" w:rsidTr="00224B8F">
        <w:trPr>
          <w:trHeight w:val="503"/>
        </w:trPr>
        <w:tc>
          <w:tcPr>
            <w:tcW w:w="9322" w:type="dxa"/>
            <w:gridSpan w:val="2"/>
          </w:tcPr>
          <w:p w:rsidR="000B38BE" w:rsidRPr="00483011" w:rsidRDefault="000B38B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  <w:sz w:val="24"/>
                <w:szCs w:val="24"/>
              </w:rPr>
              <w:t>Агентство по туризму Сахалинской области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Аккредитация организаций, осуществляющих классификацию объектов турис</w:t>
            </w:r>
            <w:r w:rsidRPr="00771A96">
              <w:rPr>
                <w:sz w:val="24"/>
                <w:szCs w:val="24"/>
              </w:rPr>
              <w:t>т</w:t>
            </w:r>
            <w:r w:rsidRPr="00771A96">
              <w:rPr>
                <w:sz w:val="24"/>
                <w:szCs w:val="24"/>
              </w:rPr>
              <w:t>ской индустрии, включающих гостиницы и иные средства размещения, горн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лыжные трассы, пляжи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субсидии субъектам туристской деятельности на возмещение затрат, связа</w:t>
            </w:r>
            <w:r w:rsidRPr="00771A96">
              <w:rPr>
                <w:sz w:val="24"/>
                <w:szCs w:val="24"/>
              </w:rPr>
              <w:t>н</w:t>
            </w:r>
            <w:r w:rsidRPr="00771A96">
              <w:rPr>
                <w:sz w:val="24"/>
                <w:szCs w:val="24"/>
              </w:rPr>
              <w:t>ных с оказанием услуг в сфере социального туризма</w:t>
            </w:r>
          </w:p>
        </w:tc>
      </w:tr>
      <w:tr w:rsidR="000B38BE" w:rsidTr="00224B8F">
        <w:trPr>
          <w:trHeight w:val="503"/>
        </w:trPr>
        <w:tc>
          <w:tcPr>
            <w:tcW w:w="9322" w:type="dxa"/>
            <w:gridSpan w:val="2"/>
          </w:tcPr>
          <w:p w:rsidR="000B38BE" w:rsidRDefault="000B38BE" w:rsidP="00BC6A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71A96">
              <w:rPr>
                <w:b/>
                <w:sz w:val="24"/>
                <w:szCs w:val="24"/>
              </w:rPr>
              <w:t>Агентство записи актов гражданского состояния Сахалинской области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повторных свидетельств и справок о государственной регистрации а</w:t>
            </w:r>
            <w:r w:rsidRPr="00771A96">
              <w:rPr>
                <w:sz w:val="24"/>
                <w:szCs w:val="24"/>
              </w:rPr>
              <w:t>к</w:t>
            </w:r>
            <w:r w:rsidRPr="00771A96">
              <w:rPr>
                <w:sz w:val="24"/>
                <w:szCs w:val="24"/>
              </w:rPr>
              <w:t>тов гражданск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го состояния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 xml:space="preserve">Прием заявления о заключении брака 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suppressAutoHyphens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Прием заявления о расторжении брака по взаимному согласию супругов, не имеющих общих детей, не достигших совершеннолетия</w:t>
            </w:r>
          </w:p>
        </w:tc>
      </w:tr>
      <w:tr w:rsidR="000B38BE" w:rsidRPr="00483011" w:rsidTr="00224B8F">
        <w:trPr>
          <w:trHeight w:val="503"/>
        </w:trPr>
        <w:tc>
          <w:tcPr>
            <w:tcW w:w="9322" w:type="dxa"/>
            <w:gridSpan w:val="2"/>
          </w:tcPr>
          <w:p w:rsidR="000B38BE" w:rsidRPr="00483011" w:rsidRDefault="000B38B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1A96">
              <w:rPr>
                <w:b/>
                <w:bCs/>
                <w:color w:val="000000"/>
              </w:rPr>
              <w:t>Агентство по рыболовству Сахалинской области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0B38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Заключение с юридическими лицами и индивидуальными предприним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телями договоров о закреплении долей квот добычи (вылова) водных биолог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ческих ресурсов для осуществления прибрежного рыболовства (за исключением ана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ромных, катадромных и трансграничных видов рыб)</w:t>
            </w:r>
            <w:r w:rsidRPr="00771A96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(в части приема зая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 xml:space="preserve">ления о предоставлении государственной услуги) </w:t>
            </w:r>
          </w:p>
        </w:tc>
      </w:tr>
      <w:tr w:rsidR="000B38BE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0B38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пользования водными биологическими ресурсами вну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ренних вод Ро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сийской Федерации (за исключением внутренних морских вод Российской Федерации) в отношении видов водных биоресурсов, общий доп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стимый улов которых не устанавливается (в части приема заявления о пред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1A96">
              <w:rPr>
                <w:rFonts w:ascii="Times New Roman" w:hAnsi="Times New Roman" w:cs="Times New Roman"/>
                <w:sz w:val="24"/>
                <w:szCs w:val="24"/>
              </w:rPr>
              <w:t>ставлении государственной услуги)</w:t>
            </w:r>
          </w:p>
        </w:tc>
      </w:tr>
      <w:tr w:rsidR="000B38BE" w:rsidRPr="00483011" w:rsidTr="00224B8F">
        <w:trPr>
          <w:trHeight w:val="503"/>
        </w:trPr>
        <w:tc>
          <w:tcPr>
            <w:tcW w:w="9322" w:type="dxa"/>
            <w:gridSpan w:val="2"/>
          </w:tcPr>
          <w:p w:rsidR="000B38BE" w:rsidRPr="00483011" w:rsidRDefault="000B38BE" w:rsidP="00BC6A8E">
            <w:pPr>
              <w:spacing w:line="276" w:lineRule="auto"/>
              <w:jc w:val="center"/>
              <w:rPr>
                <w:rStyle w:val="FontStyle23"/>
                <w:b/>
                <w:sz w:val="24"/>
                <w:szCs w:val="24"/>
              </w:rPr>
            </w:pPr>
            <w:r w:rsidRPr="00771A96">
              <w:rPr>
                <w:b/>
                <w:sz w:val="24"/>
                <w:szCs w:val="24"/>
              </w:rPr>
              <w:t>Агентство ветеринарии и племенного животноводства Сахалинской области</w:t>
            </w:r>
          </w:p>
        </w:tc>
      </w:tr>
      <w:tr w:rsidR="000B38BE" w:rsidRPr="00625D84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Осуществление регистрации специалистов в области ветеринарии, занима</w:t>
            </w:r>
            <w:r w:rsidRPr="00771A96">
              <w:rPr>
                <w:sz w:val="24"/>
                <w:szCs w:val="24"/>
              </w:rPr>
              <w:t>ю</w:t>
            </w:r>
            <w:r w:rsidRPr="00771A96">
              <w:rPr>
                <w:sz w:val="24"/>
                <w:szCs w:val="24"/>
              </w:rPr>
              <w:t>щихся предприн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мательской деятельностью</w:t>
            </w:r>
          </w:p>
        </w:tc>
      </w:tr>
      <w:tr w:rsidR="000B38BE" w:rsidRPr="00625D84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Выдача заключения при предоставлении земельного участка под строительство предприятий по производству и хранению  продуктов животноводства о соо</w:t>
            </w:r>
            <w:r w:rsidRPr="00771A96">
              <w:rPr>
                <w:sz w:val="24"/>
                <w:szCs w:val="24"/>
              </w:rPr>
              <w:t>т</w:t>
            </w:r>
            <w:r w:rsidRPr="00771A96">
              <w:rPr>
                <w:sz w:val="24"/>
                <w:szCs w:val="24"/>
              </w:rPr>
              <w:t>ветствии их размещения вет</w:t>
            </w:r>
            <w:r w:rsidRPr="00771A96">
              <w:rPr>
                <w:sz w:val="24"/>
                <w:szCs w:val="24"/>
              </w:rPr>
              <w:t>е</w:t>
            </w:r>
            <w:r w:rsidRPr="00771A96">
              <w:rPr>
                <w:sz w:val="24"/>
                <w:szCs w:val="24"/>
              </w:rPr>
              <w:t>ринарным нормам и правилам</w:t>
            </w:r>
          </w:p>
        </w:tc>
      </w:tr>
      <w:tr w:rsidR="000B38BE" w:rsidRPr="00625D84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субсидий на поддержку племенного животноводства</w:t>
            </w:r>
          </w:p>
        </w:tc>
      </w:tr>
      <w:tr w:rsidR="000B38BE" w:rsidRPr="00483011" w:rsidTr="00224B8F">
        <w:trPr>
          <w:trHeight w:val="503"/>
        </w:trPr>
        <w:tc>
          <w:tcPr>
            <w:tcW w:w="9322" w:type="dxa"/>
            <w:gridSpan w:val="2"/>
          </w:tcPr>
          <w:p w:rsidR="000B38BE" w:rsidRPr="00483011" w:rsidRDefault="000B38BE" w:rsidP="00BC6A8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32FE">
              <w:rPr>
                <w:b/>
                <w:color w:val="000000"/>
              </w:rPr>
              <w:t>Агентство по труду и занятости населения Сахалинской области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Информирование о положении на рынке труда Сахалинской области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Содействие гражданам в поиске подходящей работы, а работодателям в подб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ре необходимых работников (подача заявления на оказание государственных услуг)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Организация проведения оплачиваемых общественных работ (подача заявления на оказание государственной услуги)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Организация временного трудоустройства несовершеннолетних граждан в во</w:t>
            </w:r>
            <w:r w:rsidRPr="00771A96">
              <w:rPr>
                <w:sz w:val="24"/>
                <w:szCs w:val="24"/>
              </w:rPr>
              <w:t>з</w:t>
            </w:r>
            <w:r w:rsidRPr="00771A96">
              <w:rPr>
                <w:sz w:val="24"/>
                <w:szCs w:val="24"/>
              </w:rPr>
              <w:t>расте от 14 до 18 лет в свободное от учебы время, безработных граждан, исп</w:t>
            </w:r>
            <w:r w:rsidRPr="00771A96">
              <w:rPr>
                <w:sz w:val="24"/>
                <w:szCs w:val="24"/>
              </w:rPr>
              <w:t>ы</w:t>
            </w:r>
            <w:r w:rsidRPr="00771A96">
              <w:rPr>
                <w:sz w:val="24"/>
                <w:szCs w:val="24"/>
              </w:rPr>
              <w:t>тывающих трудности в поиске работы, безработных граждан в возрасте от 18 до 20 лет, имеющих среднее профессиональное образование и ищущих работу впервые (подача заявления на оказание государственной усл</w:t>
            </w:r>
            <w:r w:rsidRPr="00771A96">
              <w:rPr>
                <w:sz w:val="24"/>
                <w:szCs w:val="24"/>
              </w:rPr>
              <w:t>у</w:t>
            </w:r>
            <w:r w:rsidRPr="00771A96">
              <w:rPr>
                <w:sz w:val="24"/>
                <w:szCs w:val="24"/>
              </w:rPr>
              <w:t>ги)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Социальная адаптация безработных граждан на рынке труда (подача заявления на оказание государственной услуги)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Психологическая поддержка безработных граждан (подача заявления на оказ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ние госуда</w:t>
            </w:r>
            <w:r w:rsidRPr="00771A96">
              <w:rPr>
                <w:sz w:val="24"/>
                <w:szCs w:val="24"/>
              </w:rPr>
              <w:t>р</w:t>
            </w:r>
            <w:r w:rsidRPr="00771A96">
              <w:rPr>
                <w:sz w:val="24"/>
                <w:szCs w:val="24"/>
              </w:rPr>
              <w:t>ственной услуги)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(подача заявления на оказание гос</w:t>
            </w:r>
            <w:r w:rsidRPr="00771A96">
              <w:rPr>
                <w:sz w:val="24"/>
                <w:szCs w:val="24"/>
              </w:rPr>
              <w:t>у</w:t>
            </w:r>
            <w:r w:rsidRPr="00771A96">
              <w:rPr>
                <w:sz w:val="24"/>
                <w:szCs w:val="24"/>
              </w:rPr>
              <w:t>дарственной услуги)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contextualSpacing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Предоставление информации о профессиональном обучении и дополнительном профессиональном образовании безработных граждан, включая обучение в др</w:t>
            </w:r>
            <w:r w:rsidRPr="00771A96">
              <w:rPr>
                <w:sz w:val="24"/>
                <w:szCs w:val="24"/>
              </w:rPr>
              <w:t>у</w:t>
            </w:r>
            <w:r w:rsidRPr="00771A96">
              <w:rPr>
                <w:sz w:val="24"/>
                <w:szCs w:val="24"/>
              </w:rPr>
              <w:t>гой местности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contextualSpacing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Организация ярмарок вакансий и учебных рабочих мест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0B38BE" w:rsidRPr="00771A96" w:rsidRDefault="000B38BE" w:rsidP="0046734F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Организация профессиональной ориентации граждан в целях выбора сферы деятельности (профессии), трудоустройства, профессионального обучения (подача заявления на оказание государственной услуги)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:rsidR="000B38BE" w:rsidRPr="00771A96" w:rsidRDefault="000B38BE" w:rsidP="0046734F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Содействие самозанятости безработных граждан, включая оказание гражданам, признанным в установленном порядке безработными и прошедшими профессиональную подготовку, переподготовку и повышение квалификации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 (подача заявления на оказание государственной услуги)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771A96" w:rsidRDefault="000B38BE" w:rsidP="0046734F">
            <w:pPr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Осуществление социальных выплат гражданам, признанным в установленном порядке безр</w:t>
            </w:r>
            <w:r w:rsidRPr="00771A96">
              <w:rPr>
                <w:sz w:val="24"/>
                <w:szCs w:val="24"/>
              </w:rPr>
              <w:t>а</w:t>
            </w:r>
            <w:r w:rsidRPr="00771A96">
              <w:rPr>
                <w:sz w:val="24"/>
                <w:szCs w:val="24"/>
              </w:rPr>
              <w:t>ботными (информирование о государственной услуге и порядке ее предоставления)</w:t>
            </w:r>
          </w:p>
        </w:tc>
      </w:tr>
      <w:tr w:rsidR="000B38BE" w:rsidRPr="00483011" w:rsidTr="00224B8F">
        <w:trPr>
          <w:trHeight w:val="503"/>
        </w:trPr>
        <w:tc>
          <w:tcPr>
            <w:tcW w:w="9322" w:type="dxa"/>
            <w:gridSpan w:val="2"/>
          </w:tcPr>
          <w:p w:rsidR="000B38BE" w:rsidRPr="00483011" w:rsidRDefault="000B38BE" w:rsidP="000B38BE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771A96">
              <w:rPr>
                <w:b/>
                <w:sz w:val="24"/>
                <w:szCs w:val="24"/>
              </w:rPr>
              <w:t>Государственная жилищная инспекция Сахалинской области</w:t>
            </w:r>
          </w:p>
        </w:tc>
      </w:tr>
      <w:tr w:rsidR="000B38BE" w:rsidRPr="00483011" w:rsidTr="00224B8F">
        <w:trPr>
          <w:trHeight w:val="503"/>
        </w:trPr>
        <w:tc>
          <w:tcPr>
            <w:tcW w:w="817" w:type="dxa"/>
          </w:tcPr>
          <w:p w:rsidR="000B38BE" w:rsidRPr="007C0DC1" w:rsidRDefault="000B38BE" w:rsidP="00BC6A8E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0B38BE" w:rsidRPr="00483011" w:rsidRDefault="000B38BE" w:rsidP="00BC6A8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71A96">
              <w:rPr>
                <w:sz w:val="24"/>
                <w:szCs w:val="24"/>
              </w:rPr>
              <w:t>Лицензирование предпринимательской деятельности по управлению мног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квартирными д</w:t>
            </w:r>
            <w:r w:rsidRPr="00771A96">
              <w:rPr>
                <w:sz w:val="24"/>
                <w:szCs w:val="24"/>
              </w:rPr>
              <w:t>о</w:t>
            </w:r>
            <w:r w:rsidRPr="00771A96">
              <w:rPr>
                <w:sz w:val="24"/>
                <w:szCs w:val="24"/>
              </w:rPr>
              <w:t>мами</w:t>
            </w:r>
          </w:p>
        </w:tc>
      </w:tr>
      <w:tr w:rsidR="000B38BE" w:rsidRPr="002C10FF" w:rsidTr="00224B8F">
        <w:trPr>
          <w:trHeight w:val="503"/>
        </w:trPr>
        <w:tc>
          <w:tcPr>
            <w:tcW w:w="9322" w:type="dxa"/>
            <w:gridSpan w:val="2"/>
          </w:tcPr>
          <w:p w:rsidR="000B38BE" w:rsidRPr="002C10FF" w:rsidRDefault="002D7FD0" w:rsidP="00196CDD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771A96">
              <w:rPr>
                <w:b/>
                <w:sz w:val="24"/>
                <w:szCs w:val="24"/>
              </w:rPr>
              <w:t>Администрация Северо-Курильского городского округа</w:t>
            </w:r>
          </w:p>
        </w:tc>
      </w:tr>
      <w:tr w:rsidR="000B38BE" w:rsidRPr="00F86875" w:rsidTr="00224B8F">
        <w:trPr>
          <w:trHeight w:val="503"/>
        </w:trPr>
        <w:tc>
          <w:tcPr>
            <w:tcW w:w="9322" w:type="dxa"/>
            <w:gridSpan w:val="2"/>
          </w:tcPr>
          <w:p w:rsidR="000B38BE" w:rsidRPr="00771A96" w:rsidRDefault="002D7FD0" w:rsidP="0046734F">
            <w:pPr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Архитектура и строительство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разрешений на строительство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разрешений на ввод объектов в эксплуатацию при осуществлении строительства, реконструкции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разрешения на установку и эксплуатацию рекламной конструкции, аннулирование таких разрешений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Присвоение адресов объектам адресации, аннулирование адресов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градостроительных планов земельных участков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разрешений на проведение земляных работ</w:t>
            </w:r>
          </w:p>
        </w:tc>
      </w:tr>
      <w:tr w:rsidR="002D7FD0" w:rsidRPr="00F86875" w:rsidTr="002D7FD0">
        <w:trPr>
          <w:trHeight w:val="503"/>
        </w:trPr>
        <w:tc>
          <w:tcPr>
            <w:tcW w:w="9322" w:type="dxa"/>
            <w:gridSpan w:val="2"/>
          </w:tcPr>
          <w:p w:rsidR="002D7FD0" w:rsidRPr="00771A96" w:rsidRDefault="002D7FD0" w:rsidP="002D7FD0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lastRenderedPageBreak/>
              <w:t>Земельные отношения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на торгах земельных участков, находящихся в муниципальной собственности и государственная собственность на которые не разграничена, в собственность или аренду (в части приема заявления)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без проведения торгов земельных участков, находящихся в муниципальной собственности и государственная собственность на которые не разграничена, в собственность, аренду, постоянное (бессрочное) пользование, безвозмездное пользование (в части приема заявления)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земельных участков бесплатно в собственность членам садоводческих, огороднических и дачных некоммерческих объединений (в части приема заявления)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земельных участков бесплатно в собственность граждан, имеющих трех и более детей (в части приема заявления)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земельного участка, на котором расположены здания, сооружения (в части приема заявления)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муниципальной собственности и государственная собственность на которые не разграничена, и земельных участков, находящихся в частной собственности (в части приема заявления)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разрешения на использование земель или земельного участка (в части приема заявления)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копий архивных документов, подтверждающих право на владение землей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Прием заявлений о предоставлении гражданам в безвозмездное пользование земельных участков, находящихся в муниципальной собственности, и государственная собственность на которые не разграничена (в части приема заявления)</w:t>
            </w:r>
          </w:p>
        </w:tc>
      </w:tr>
      <w:tr w:rsidR="002D7FD0" w:rsidRPr="00F86875" w:rsidTr="002D7FD0">
        <w:trPr>
          <w:trHeight w:val="503"/>
        </w:trPr>
        <w:tc>
          <w:tcPr>
            <w:tcW w:w="9322" w:type="dxa"/>
            <w:gridSpan w:val="2"/>
          </w:tcPr>
          <w:p w:rsidR="002D7FD0" w:rsidRPr="00771A96" w:rsidRDefault="002D7FD0" w:rsidP="002D7F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Автотранспорт и дороги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разрешений на осуществление деятельности по перевозке пассажиров и багажа легковым такси</w:t>
            </w:r>
          </w:p>
        </w:tc>
      </w:tr>
      <w:tr w:rsidR="002D7FD0" w:rsidRPr="00F86875" w:rsidTr="00224B8F">
        <w:trPr>
          <w:trHeight w:val="503"/>
        </w:trPr>
        <w:tc>
          <w:tcPr>
            <w:tcW w:w="9322" w:type="dxa"/>
            <w:gridSpan w:val="2"/>
          </w:tcPr>
          <w:p w:rsidR="002D7FD0" w:rsidRPr="00771A96" w:rsidRDefault="002D7FD0" w:rsidP="004673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outlineLvl w:val="1"/>
              <w:rPr>
                <w:kern w:val="3"/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Образование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Постановка на учет для зачисления детей в образовательные организации, реализующие образовательную программу дошкольного образования</w:t>
            </w:r>
          </w:p>
        </w:tc>
      </w:tr>
      <w:tr w:rsidR="002D7FD0" w:rsidRPr="00F86875" w:rsidTr="002D7FD0">
        <w:trPr>
          <w:trHeight w:val="967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Компенсация части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 (в части приема заявления)</w:t>
            </w:r>
          </w:p>
        </w:tc>
      </w:tr>
      <w:tr w:rsidR="002D7FD0" w:rsidRPr="00F86875" w:rsidTr="002D7FD0">
        <w:trPr>
          <w:trHeight w:val="503"/>
        </w:trPr>
        <w:tc>
          <w:tcPr>
            <w:tcW w:w="9322" w:type="dxa"/>
            <w:gridSpan w:val="2"/>
          </w:tcPr>
          <w:p w:rsidR="002D7FD0" w:rsidRPr="00771A96" w:rsidRDefault="002D7FD0" w:rsidP="002D7F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Культура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 xml:space="preserve">Предоставление информации о времени и месте культурно-массовых и выставочных мероприятий, организованных муниципальными учреждениями </w:t>
            </w:r>
            <w:r w:rsidRPr="00771A96">
              <w:rPr>
                <w:kern w:val="3"/>
                <w:sz w:val="24"/>
                <w:szCs w:val="24"/>
              </w:rPr>
              <w:lastRenderedPageBreak/>
              <w:t>культуры</w:t>
            </w:r>
          </w:p>
        </w:tc>
      </w:tr>
      <w:tr w:rsidR="002D7FD0" w:rsidRPr="00F86875" w:rsidTr="00224B8F">
        <w:trPr>
          <w:trHeight w:val="503"/>
        </w:trPr>
        <w:tc>
          <w:tcPr>
            <w:tcW w:w="817" w:type="dxa"/>
          </w:tcPr>
          <w:p w:rsidR="002D7FD0" w:rsidRPr="002C10FF" w:rsidRDefault="002D7FD0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2D7FD0" w:rsidRPr="00771A96" w:rsidRDefault="002D7FD0" w:rsidP="002D7FD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информации о творческих объединениях, кружках, действующих в учреждениях культуры, расположенных на террит</w:t>
            </w:r>
            <w:r>
              <w:rPr>
                <w:kern w:val="3"/>
                <w:sz w:val="24"/>
                <w:szCs w:val="24"/>
              </w:rPr>
              <w:t>ории муниципального образования</w:t>
            </w:r>
          </w:p>
        </w:tc>
      </w:tr>
      <w:tr w:rsidR="002D7FD0" w:rsidRPr="00F86875" w:rsidTr="00224B8F">
        <w:trPr>
          <w:trHeight w:val="503"/>
        </w:trPr>
        <w:tc>
          <w:tcPr>
            <w:tcW w:w="9322" w:type="dxa"/>
            <w:gridSpan w:val="2"/>
          </w:tcPr>
          <w:p w:rsidR="002D7FD0" w:rsidRPr="00771A96" w:rsidRDefault="00F56B81" w:rsidP="004673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outlineLvl w:val="1"/>
              <w:rPr>
                <w:kern w:val="3"/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Опека и попечительство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Установление опеки или попечительства, назначение опекунов, попечителей несовершеннолетним лицам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гражданину, выразившему желание стать опекуном, попечителем, заключения о возможности или о невозможности гражданина быть опекуном, попечителем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гражданину, выразившему желание стать усыновителем, заключения о возможности или о невозможности гражданина быть усыновителем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Выплата денежных средств на содержание ребенка, находящегося под опекой (попечительством), в том числе в приемной семье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предварительного разрешения родителям (иным законным представителям), управляющим имуществом несовершеннолетних, на расходование доходов несовершеннолетнего, в том числе доходов, причитающихся несовершеннолетнему от управления его имуществом, за исключением доходов, которыми несовершеннолетний вправе распоряжаться самостоятельно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разрешений опекуну на совершение сделок с имуществом подопечного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Установление и прекращение опеки, попечительства и патронажа над определенной категорией совершеннолетних граждан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Заключение договоров доверительного управления имуществом подопечных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разрешения на изменение фамилии и имени несовершеннолетним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Включение в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разрешения на вступление в брак лицам, достигшим возраста шестнадцати лет</w:t>
            </w:r>
          </w:p>
        </w:tc>
      </w:tr>
      <w:tr w:rsidR="00F56B81" w:rsidRPr="00F86875" w:rsidTr="00224B8F">
        <w:trPr>
          <w:trHeight w:val="503"/>
        </w:trPr>
        <w:tc>
          <w:tcPr>
            <w:tcW w:w="9322" w:type="dxa"/>
            <w:gridSpan w:val="2"/>
          </w:tcPr>
          <w:p w:rsidR="00F56B81" w:rsidRPr="00771A96" w:rsidRDefault="00F56B81" w:rsidP="0046734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Торговля, малый и средний бизнес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разрешения на право организации розничного рынка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разрешений на организацию ярмарок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Pr="002C10FF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разрешения на участие в ярмарке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субсидии на возмещение затрат на уплату процентов по кредитам, полученным в российских кредитных организациях  субъектам малого и среднего предпринимательства на территории Северо-Курильского городского округа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субсидии на возмещение затрат на открытие собственного дела начинающим субъектам малого предпринимательства на территории Северо-Курильского городского округа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субсидии на возмещение затрат на оплату образовательных услуг по переподготовке и повышению квалификации сотрудников, а также повышению предпринимательской грамотности и компетентности руководителей малых и средних предприятий на территории Северо-Курильского городского округа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информации о мерах муниципальной поддержки субъектов малого и среднего предпринимательства Северо-Курильского городского округа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субсидии на возмещение затрат, связанных с приобретением оборудования субъектам малого и среднего предпринимательства на территории Северо-Курильского городского округа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субсидии на возмещение затрат, связанных с получением деклараций о соответствии продукции требованиям технических регламентов и сертификатов соответствия, удостоверяющих соответствие объектов требованиям технических регламентов, положениям стандартов, сводов правил или условиям договоров; получением сертификатов и (или) внедрением системы (систем) менеджмента в соответствии с международными стандартами на территории Северо-Курильского городского округа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субсидии на возмещение затрат на уплату лизинговых платежей по договорам финансовой аренды (лизинга) и первого взноса при заключении договора лизинга на территории Северо-Курильского городского округа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 xml:space="preserve">Предоставление субсидии на возмещение затрат на уплату взноса в компенсационный фонд саморегулируемой организации в соответствии с </w:t>
            </w:r>
            <w:hyperlink r:id="rId9" w:history="1">
              <w:r w:rsidRPr="00771A96">
                <w:rPr>
                  <w:kern w:val="3"/>
                  <w:sz w:val="24"/>
                  <w:szCs w:val="24"/>
                </w:rPr>
                <w:t>частью 6</w:t>
              </w:r>
            </w:hyperlink>
            <w:r w:rsidRPr="00771A96">
              <w:rPr>
                <w:kern w:val="3"/>
                <w:sz w:val="24"/>
                <w:szCs w:val="24"/>
              </w:rPr>
              <w:t xml:space="preserve"> или </w:t>
            </w:r>
            <w:hyperlink r:id="rId10" w:history="1">
              <w:r w:rsidRPr="00771A96">
                <w:rPr>
                  <w:kern w:val="3"/>
                  <w:sz w:val="24"/>
                  <w:szCs w:val="24"/>
                </w:rPr>
                <w:t>7 статьи 55.16</w:t>
              </w:r>
            </w:hyperlink>
            <w:r w:rsidRPr="00771A96">
              <w:rPr>
                <w:kern w:val="3"/>
                <w:sz w:val="24"/>
                <w:szCs w:val="24"/>
              </w:rPr>
              <w:t xml:space="preserve"> Градостроительного кодекса Российской Федерации на территории Северо-Курильского городского округа (в части приема заявления)</w:t>
            </w:r>
          </w:p>
        </w:tc>
      </w:tr>
      <w:tr w:rsidR="00F56B81" w:rsidRPr="00F86875" w:rsidTr="00F56B81">
        <w:trPr>
          <w:trHeight w:val="1537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субсидии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9322" w:type="dxa"/>
            <w:gridSpan w:val="2"/>
          </w:tcPr>
          <w:p w:rsidR="00F56B81" w:rsidRPr="00771A96" w:rsidRDefault="00F56B81" w:rsidP="0046734F">
            <w:pPr>
              <w:jc w:val="center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F56B81" w:rsidRPr="00F86875" w:rsidTr="001A5993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Рассмотрение и согласование переустройства и (или) перепланировки жилого помещения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информации о порядке предоставления жилищно-коммунальных услуг населению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Перевод жилого помещения в нежилое или нежилого помещения в жилое помещение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</w:tr>
      <w:tr w:rsidR="00F56B81" w:rsidRPr="00F86875" w:rsidTr="00C2334B">
        <w:trPr>
          <w:trHeight w:val="503"/>
        </w:trPr>
        <w:tc>
          <w:tcPr>
            <w:tcW w:w="9322" w:type="dxa"/>
            <w:gridSpan w:val="2"/>
          </w:tcPr>
          <w:p w:rsidR="00F56B81" w:rsidRPr="00771A96" w:rsidRDefault="00F56B81" w:rsidP="00F56B81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Жилищно-имущественные отношения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Передача жилых помещений муниципального жилищного фонда в собственность граждан (приватизация)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справки о неиспользовании (использовании) гражданами права приватизации муниципальных жилых помещений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 xml:space="preserve">Предоставление информации об объектах недвижимого имущества, </w:t>
            </w:r>
            <w:r w:rsidRPr="00771A96">
              <w:rPr>
                <w:kern w:val="3"/>
                <w:sz w:val="24"/>
                <w:szCs w:val="24"/>
              </w:rPr>
              <w:lastRenderedPageBreak/>
              <w:t>находящихся в муниципальной собственности и предназначенных для сдачи в аренду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выписки из реестра муниципального имущества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Признание граждан малоимущими в целях предоставления им по договору социального найма жилых помещений муниципального жилищного фонда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жилых помещений по договорам социального найма гражданам, состоящим на учете в качестве нуждающихся в жилых помещениях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выписки из похозяйственной книги учета личных подсобных хозяйств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 (в части приема заявления)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Выдача разрешений на вселение членов семьи нанимателя и иных граждан в муниципальные жилые помещения, в муниципальные жилые помещения специализированного жилищного фонда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D37F1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kern w:val="3"/>
                <w:sz w:val="24"/>
                <w:szCs w:val="24"/>
              </w:rPr>
            </w:pPr>
            <w:r w:rsidRPr="00771A96">
              <w:rPr>
                <w:kern w:val="3"/>
                <w:sz w:val="24"/>
                <w:szCs w:val="24"/>
              </w:rPr>
              <w:t>Оформление документов по обмену жилыми помещениями (в части приема заявления)</w:t>
            </w:r>
          </w:p>
        </w:tc>
      </w:tr>
      <w:tr w:rsidR="00F56B81" w:rsidRPr="00F86875" w:rsidTr="00FF1B5B">
        <w:trPr>
          <w:trHeight w:val="503"/>
        </w:trPr>
        <w:tc>
          <w:tcPr>
            <w:tcW w:w="9322" w:type="dxa"/>
            <w:gridSpan w:val="2"/>
          </w:tcPr>
          <w:p w:rsidR="00F56B81" w:rsidRPr="00771A96" w:rsidRDefault="00F56B81" w:rsidP="00F56B81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Финансовые отношения</w:t>
            </w:r>
          </w:p>
        </w:tc>
      </w:tr>
      <w:tr w:rsidR="00F56B81" w:rsidRPr="00F86875" w:rsidTr="00224B8F">
        <w:trPr>
          <w:trHeight w:val="503"/>
        </w:trPr>
        <w:tc>
          <w:tcPr>
            <w:tcW w:w="817" w:type="dxa"/>
          </w:tcPr>
          <w:p w:rsidR="00F56B81" w:rsidRDefault="00F56B81" w:rsidP="008F7A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F56B81" w:rsidRPr="00771A96" w:rsidRDefault="00F56B81" w:rsidP="0046734F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771A96">
              <w:rPr>
                <w:sz w:val="24"/>
                <w:szCs w:val="24"/>
              </w:rPr>
              <w:t>Установление и выплата пенсии за выслугу лет лицам, замещавшим муниц</w:t>
            </w:r>
            <w:r w:rsidRPr="00771A96">
              <w:rPr>
                <w:sz w:val="24"/>
                <w:szCs w:val="24"/>
              </w:rPr>
              <w:t>и</w:t>
            </w:r>
            <w:r w:rsidRPr="00771A96">
              <w:rPr>
                <w:sz w:val="24"/>
                <w:szCs w:val="24"/>
              </w:rPr>
              <w:t>пальные должности и должности муниципальной службы</w:t>
            </w:r>
          </w:p>
        </w:tc>
      </w:tr>
    </w:tbl>
    <w:p w:rsidR="002736DD" w:rsidRPr="002736DD" w:rsidRDefault="002736DD" w:rsidP="002736DD">
      <w:pPr>
        <w:spacing w:line="288" w:lineRule="auto"/>
        <w:jc w:val="both"/>
        <w:rPr>
          <w:sz w:val="24"/>
          <w:szCs w:val="24"/>
          <w:lang w:eastAsia="en-US"/>
        </w:rPr>
      </w:pPr>
      <w:r w:rsidRPr="002736DD">
        <w:rPr>
          <w:sz w:val="24"/>
          <w:szCs w:val="24"/>
          <w:lang w:eastAsia="en-US"/>
        </w:rPr>
        <w:t xml:space="preserve">* </w:t>
      </w:r>
      <w:r w:rsidRPr="002736DD">
        <w:rPr>
          <w:color w:val="000000"/>
          <w:sz w:val="24"/>
          <w:szCs w:val="24"/>
          <w:lang w:eastAsia="en-US"/>
        </w:rPr>
        <w:t>Предоставление государственной услуги осуществляется в рамках консультирования граждан по вопросам и выдачи документов</w:t>
      </w:r>
    </w:p>
    <w:p w:rsidR="002736DD" w:rsidRPr="002736DD" w:rsidRDefault="002736DD" w:rsidP="002736DD">
      <w:pPr>
        <w:spacing w:line="288" w:lineRule="auto"/>
        <w:jc w:val="both"/>
        <w:rPr>
          <w:sz w:val="24"/>
          <w:szCs w:val="24"/>
          <w:lang w:eastAsia="en-US"/>
        </w:rPr>
      </w:pPr>
      <w:r w:rsidRPr="002736DD">
        <w:rPr>
          <w:sz w:val="24"/>
          <w:szCs w:val="24"/>
          <w:lang w:eastAsia="en-US"/>
        </w:rPr>
        <w:t xml:space="preserve">** </w:t>
      </w:r>
      <w:r w:rsidRPr="002736DD">
        <w:rPr>
          <w:color w:val="000000"/>
          <w:sz w:val="24"/>
          <w:szCs w:val="24"/>
          <w:lang w:eastAsia="en-US"/>
        </w:rPr>
        <w:t>Предоставление государственной услуги осуществляется в рамках приема документов</w:t>
      </w:r>
      <w:r w:rsidRPr="002736DD">
        <w:rPr>
          <w:sz w:val="24"/>
          <w:szCs w:val="24"/>
          <w:lang w:eastAsia="en-US"/>
        </w:rPr>
        <w:t xml:space="preserve"> </w:t>
      </w:r>
    </w:p>
    <w:p w:rsidR="002736DD" w:rsidRPr="002736DD" w:rsidRDefault="002736DD" w:rsidP="002736DD">
      <w:pPr>
        <w:spacing w:line="288" w:lineRule="auto"/>
        <w:jc w:val="both"/>
        <w:rPr>
          <w:sz w:val="24"/>
          <w:szCs w:val="24"/>
          <w:lang w:eastAsia="en-US"/>
        </w:rPr>
      </w:pPr>
      <w:r w:rsidRPr="002736DD">
        <w:rPr>
          <w:sz w:val="24"/>
          <w:szCs w:val="24"/>
          <w:lang w:eastAsia="en-US"/>
        </w:rPr>
        <w:t>*** Государственные услуги приостановлены в соответствии с письмом от 09.11.2016</w:t>
      </w:r>
    </w:p>
    <w:p w:rsidR="003109FB" w:rsidRPr="00B127AB" w:rsidRDefault="003109FB" w:rsidP="002736DD">
      <w:pPr>
        <w:spacing w:after="200" w:line="276" w:lineRule="auto"/>
        <w:jc w:val="both"/>
        <w:rPr>
          <w:sz w:val="28"/>
          <w:szCs w:val="28"/>
        </w:rPr>
      </w:pPr>
    </w:p>
    <w:sectPr w:rsidR="003109FB" w:rsidRPr="00B127AB" w:rsidSect="00334510">
      <w:headerReference w:type="default" r:id="rId11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7D" w:rsidRDefault="00487E7D">
      <w:r>
        <w:separator/>
      </w:r>
    </w:p>
  </w:endnote>
  <w:endnote w:type="continuationSeparator" w:id="0">
    <w:p w:rsidR="00487E7D" w:rsidRDefault="0048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7D" w:rsidRDefault="00487E7D">
      <w:r>
        <w:separator/>
      </w:r>
    </w:p>
  </w:footnote>
  <w:footnote w:type="continuationSeparator" w:id="0">
    <w:p w:rsidR="00487E7D" w:rsidRDefault="00487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FD0" w:rsidRPr="003D2DDB" w:rsidRDefault="002D7FD0" w:rsidP="00341079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:rsidR="002D7FD0" w:rsidRDefault="002D7F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55C43"/>
    <w:multiLevelType w:val="hybridMultilevel"/>
    <w:tmpl w:val="8FCAD31A"/>
    <w:lvl w:ilvl="0" w:tplc="369C4C74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ED72C8C"/>
    <w:multiLevelType w:val="hybridMultilevel"/>
    <w:tmpl w:val="710C6D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F25BFD"/>
    <w:multiLevelType w:val="hybridMultilevel"/>
    <w:tmpl w:val="0C72E654"/>
    <w:lvl w:ilvl="0" w:tplc="4B403072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C192C2C"/>
    <w:multiLevelType w:val="hybridMultilevel"/>
    <w:tmpl w:val="145ED0C8"/>
    <w:lvl w:ilvl="0" w:tplc="3918C9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C4B0E0F"/>
    <w:multiLevelType w:val="hybridMultilevel"/>
    <w:tmpl w:val="6150A37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E51117"/>
    <w:multiLevelType w:val="hybridMultilevel"/>
    <w:tmpl w:val="15EC82C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720048429=31 Приказ агентства по информационным технологиям и связи"/>
    <w:docVar w:name="attr1#Вид документа" w:val="OID_TYPE#720048426=Приказ агентства по ИТиС"/>
    <w:docVar w:name="SPD_Annotation" w:val="07 Приказ Минсельхоза"/>
    <w:docVar w:name="SPD_hostURL" w:val="kodspd"/>
    <w:docVar w:name="SPD_vDir" w:val="spd"/>
  </w:docVars>
  <w:rsids>
    <w:rsidRoot w:val="00BF18BD"/>
    <w:rsid w:val="00002414"/>
    <w:rsid w:val="0000409F"/>
    <w:rsid w:val="00007F93"/>
    <w:rsid w:val="00012729"/>
    <w:rsid w:val="00013801"/>
    <w:rsid w:val="00020AB8"/>
    <w:rsid w:val="00023481"/>
    <w:rsid w:val="00023BE4"/>
    <w:rsid w:val="00026214"/>
    <w:rsid w:val="00026C71"/>
    <w:rsid w:val="0003406C"/>
    <w:rsid w:val="00041509"/>
    <w:rsid w:val="0004357A"/>
    <w:rsid w:val="00045110"/>
    <w:rsid w:val="0005053A"/>
    <w:rsid w:val="00053097"/>
    <w:rsid w:val="00053E52"/>
    <w:rsid w:val="000550B6"/>
    <w:rsid w:val="00056F4A"/>
    <w:rsid w:val="00060EE2"/>
    <w:rsid w:val="00061D35"/>
    <w:rsid w:val="00064EF5"/>
    <w:rsid w:val="000655DB"/>
    <w:rsid w:val="00070362"/>
    <w:rsid w:val="00096E88"/>
    <w:rsid w:val="000A5A6B"/>
    <w:rsid w:val="000A60F7"/>
    <w:rsid w:val="000B1895"/>
    <w:rsid w:val="000B38BE"/>
    <w:rsid w:val="000B487E"/>
    <w:rsid w:val="000D0FF0"/>
    <w:rsid w:val="000D3E65"/>
    <w:rsid w:val="000D4E4F"/>
    <w:rsid w:val="000D76C3"/>
    <w:rsid w:val="000F0325"/>
    <w:rsid w:val="000F0823"/>
    <w:rsid w:val="000F1339"/>
    <w:rsid w:val="000F54E4"/>
    <w:rsid w:val="000F5890"/>
    <w:rsid w:val="000F5BFA"/>
    <w:rsid w:val="00100316"/>
    <w:rsid w:val="00107C80"/>
    <w:rsid w:val="00122A40"/>
    <w:rsid w:val="00124ACF"/>
    <w:rsid w:val="00126284"/>
    <w:rsid w:val="00126543"/>
    <w:rsid w:val="00130F4B"/>
    <w:rsid w:val="001378D5"/>
    <w:rsid w:val="0014047A"/>
    <w:rsid w:val="00146C75"/>
    <w:rsid w:val="00151168"/>
    <w:rsid w:val="001632FE"/>
    <w:rsid w:val="001662A0"/>
    <w:rsid w:val="00172946"/>
    <w:rsid w:val="001774CB"/>
    <w:rsid w:val="0018061B"/>
    <w:rsid w:val="00181209"/>
    <w:rsid w:val="00187B5C"/>
    <w:rsid w:val="00190E62"/>
    <w:rsid w:val="001944D8"/>
    <w:rsid w:val="001949C5"/>
    <w:rsid w:val="00196CDD"/>
    <w:rsid w:val="001A1F4F"/>
    <w:rsid w:val="001A44A9"/>
    <w:rsid w:val="001A5993"/>
    <w:rsid w:val="001B45AD"/>
    <w:rsid w:val="001C608D"/>
    <w:rsid w:val="001C7E38"/>
    <w:rsid w:val="001D55AF"/>
    <w:rsid w:val="001D5D25"/>
    <w:rsid w:val="001D675D"/>
    <w:rsid w:val="001E79F4"/>
    <w:rsid w:val="002076BB"/>
    <w:rsid w:val="00207F88"/>
    <w:rsid w:val="00212C20"/>
    <w:rsid w:val="00216CDC"/>
    <w:rsid w:val="00217376"/>
    <w:rsid w:val="00224B8F"/>
    <w:rsid w:val="002268D8"/>
    <w:rsid w:val="0024381E"/>
    <w:rsid w:val="002451A1"/>
    <w:rsid w:val="00250AE3"/>
    <w:rsid w:val="00252DC9"/>
    <w:rsid w:val="00254CB2"/>
    <w:rsid w:val="00263F38"/>
    <w:rsid w:val="002733BE"/>
    <w:rsid w:val="002736DD"/>
    <w:rsid w:val="00273D15"/>
    <w:rsid w:val="002805BD"/>
    <w:rsid w:val="00282783"/>
    <w:rsid w:val="00282CA7"/>
    <w:rsid w:val="0029371A"/>
    <w:rsid w:val="00297EF4"/>
    <w:rsid w:val="002A4F27"/>
    <w:rsid w:val="002A5274"/>
    <w:rsid w:val="002B19A7"/>
    <w:rsid w:val="002B7C01"/>
    <w:rsid w:val="002C10FF"/>
    <w:rsid w:val="002C169E"/>
    <w:rsid w:val="002C1ABE"/>
    <w:rsid w:val="002C5C9E"/>
    <w:rsid w:val="002D1000"/>
    <w:rsid w:val="002D7FD0"/>
    <w:rsid w:val="002E30A9"/>
    <w:rsid w:val="002E33E5"/>
    <w:rsid w:val="002E3B31"/>
    <w:rsid w:val="002F0E31"/>
    <w:rsid w:val="002F5E43"/>
    <w:rsid w:val="002F7610"/>
    <w:rsid w:val="003030C7"/>
    <w:rsid w:val="00304F46"/>
    <w:rsid w:val="003109FB"/>
    <w:rsid w:val="00313D69"/>
    <w:rsid w:val="00314152"/>
    <w:rsid w:val="00315028"/>
    <w:rsid w:val="003244FF"/>
    <w:rsid w:val="00330A19"/>
    <w:rsid w:val="00334510"/>
    <w:rsid w:val="00335B15"/>
    <w:rsid w:val="00340CDC"/>
    <w:rsid w:val="00341079"/>
    <w:rsid w:val="0034571F"/>
    <w:rsid w:val="003501B8"/>
    <w:rsid w:val="00351159"/>
    <w:rsid w:val="003626B6"/>
    <w:rsid w:val="003673C7"/>
    <w:rsid w:val="00373D03"/>
    <w:rsid w:val="00375D28"/>
    <w:rsid w:val="00381107"/>
    <w:rsid w:val="00385897"/>
    <w:rsid w:val="0038611D"/>
    <w:rsid w:val="0039001C"/>
    <w:rsid w:val="00396E0A"/>
    <w:rsid w:val="003A0D66"/>
    <w:rsid w:val="003A185F"/>
    <w:rsid w:val="003A3E94"/>
    <w:rsid w:val="003B4CA3"/>
    <w:rsid w:val="003B63DA"/>
    <w:rsid w:val="003C646D"/>
    <w:rsid w:val="003D2DDB"/>
    <w:rsid w:val="003D5152"/>
    <w:rsid w:val="003D5996"/>
    <w:rsid w:val="003D7DC5"/>
    <w:rsid w:val="003E1DC0"/>
    <w:rsid w:val="003E210D"/>
    <w:rsid w:val="003E3739"/>
    <w:rsid w:val="003E58A7"/>
    <w:rsid w:val="003F4843"/>
    <w:rsid w:val="003F55E5"/>
    <w:rsid w:val="003F7A53"/>
    <w:rsid w:val="0040631D"/>
    <w:rsid w:val="00422660"/>
    <w:rsid w:val="00430D49"/>
    <w:rsid w:val="004322C4"/>
    <w:rsid w:val="004325EF"/>
    <w:rsid w:val="004404AB"/>
    <w:rsid w:val="00443F2D"/>
    <w:rsid w:val="0045722D"/>
    <w:rsid w:val="00465029"/>
    <w:rsid w:val="004650A8"/>
    <w:rsid w:val="00465E5C"/>
    <w:rsid w:val="004663A8"/>
    <w:rsid w:val="0046734F"/>
    <w:rsid w:val="00467B8A"/>
    <w:rsid w:val="0047216B"/>
    <w:rsid w:val="00483011"/>
    <w:rsid w:val="004841D4"/>
    <w:rsid w:val="00487DBA"/>
    <w:rsid w:val="00487E7D"/>
    <w:rsid w:val="00490491"/>
    <w:rsid w:val="004B2822"/>
    <w:rsid w:val="004B3615"/>
    <w:rsid w:val="004B4F60"/>
    <w:rsid w:val="004B51D5"/>
    <w:rsid w:val="004C46E5"/>
    <w:rsid w:val="004E60A1"/>
    <w:rsid w:val="004F727C"/>
    <w:rsid w:val="005001F6"/>
    <w:rsid w:val="00504744"/>
    <w:rsid w:val="00506B64"/>
    <w:rsid w:val="00507AED"/>
    <w:rsid w:val="00512555"/>
    <w:rsid w:val="0051446A"/>
    <w:rsid w:val="00520411"/>
    <w:rsid w:val="0052649F"/>
    <w:rsid w:val="00526986"/>
    <w:rsid w:val="0053509E"/>
    <w:rsid w:val="00540794"/>
    <w:rsid w:val="00551129"/>
    <w:rsid w:val="0055473A"/>
    <w:rsid w:val="00555BF3"/>
    <w:rsid w:val="00575163"/>
    <w:rsid w:val="00581F4E"/>
    <w:rsid w:val="00586BC4"/>
    <w:rsid w:val="005B1332"/>
    <w:rsid w:val="005B3C45"/>
    <w:rsid w:val="005B4B46"/>
    <w:rsid w:val="005C6287"/>
    <w:rsid w:val="005D0249"/>
    <w:rsid w:val="005D09F4"/>
    <w:rsid w:val="005D4300"/>
    <w:rsid w:val="005E26DC"/>
    <w:rsid w:val="0060017A"/>
    <w:rsid w:val="006115F8"/>
    <w:rsid w:val="00614C91"/>
    <w:rsid w:val="00625D84"/>
    <w:rsid w:val="00630B39"/>
    <w:rsid w:val="006568EF"/>
    <w:rsid w:val="00663DBA"/>
    <w:rsid w:val="00665CB8"/>
    <w:rsid w:val="00667BEA"/>
    <w:rsid w:val="00673248"/>
    <w:rsid w:val="0067610C"/>
    <w:rsid w:val="00676335"/>
    <w:rsid w:val="00682745"/>
    <w:rsid w:val="0068381C"/>
    <w:rsid w:val="0068610C"/>
    <w:rsid w:val="00690A7C"/>
    <w:rsid w:val="006A3001"/>
    <w:rsid w:val="006A51E8"/>
    <w:rsid w:val="006B5DBE"/>
    <w:rsid w:val="006B6889"/>
    <w:rsid w:val="006C586D"/>
    <w:rsid w:val="006C7C0D"/>
    <w:rsid w:val="006D438E"/>
    <w:rsid w:val="006D69D9"/>
    <w:rsid w:val="006D7E67"/>
    <w:rsid w:val="006E43D2"/>
    <w:rsid w:val="006E4C91"/>
    <w:rsid w:val="006E579F"/>
    <w:rsid w:val="006F34C6"/>
    <w:rsid w:val="006F4A69"/>
    <w:rsid w:val="006F6873"/>
    <w:rsid w:val="00703780"/>
    <w:rsid w:val="0070418F"/>
    <w:rsid w:val="00712CBE"/>
    <w:rsid w:val="00714B4B"/>
    <w:rsid w:val="00717196"/>
    <w:rsid w:val="007208BD"/>
    <w:rsid w:val="007221F0"/>
    <w:rsid w:val="007316AF"/>
    <w:rsid w:val="00736810"/>
    <w:rsid w:val="00746E36"/>
    <w:rsid w:val="00756932"/>
    <w:rsid w:val="00771A96"/>
    <w:rsid w:val="00782103"/>
    <w:rsid w:val="0079073F"/>
    <w:rsid w:val="00791155"/>
    <w:rsid w:val="0079324B"/>
    <w:rsid w:val="0079338F"/>
    <w:rsid w:val="00793A38"/>
    <w:rsid w:val="007962C0"/>
    <w:rsid w:val="007A2A34"/>
    <w:rsid w:val="007A5E8A"/>
    <w:rsid w:val="007B2ED8"/>
    <w:rsid w:val="007C08B7"/>
    <w:rsid w:val="007C0DC1"/>
    <w:rsid w:val="007C16B6"/>
    <w:rsid w:val="007C30F2"/>
    <w:rsid w:val="007C6AA5"/>
    <w:rsid w:val="007E4E5E"/>
    <w:rsid w:val="007F3661"/>
    <w:rsid w:val="007F4591"/>
    <w:rsid w:val="007F5373"/>
    <w:rsid w:val="008110B9"/>
    <w:rsid w:val="00814F9D"/>
    <w:rsid w:val="00820489"/>
    <w:rsid w:val="0082370F"/>
    <w:rsid w:val="00831D15"/>
    <w:rsid w:val="0083277A"/>
    <w:rsid w:val="0083726E"/>
    <w:rsid w:val="00837CB4"/>
    <w:rsid w:val="00847B67"/>
    <w:rsid w:val="00851A18"/>
    <w:rsid w:val="0085237C"/>
    <w:rsid w:val="00856BC9"/>
    <w:rsid w:val="0086463B"/>
    <w:rsid w:val="00865657"/>
    <w:rsid w:val="00873024"/>
    <w:rsid w:val="00875106"/>
    <w:rsid w:val="00882371"/>
    <w:rsid w:val="00892F8E"/>
    <w:rsid w:val="0089543B"/>
    <w:rsid w:val="00896A67"/>
    <w:rsid w:val="008B3162"/>
    <w:rsid w:val="008B6AB7"/>
    <w:rsid w:val="008B7D1C"/>
    <w:rsid w:val="008E3930"/>
    <w:rsid w:val="008E67BE"/>
    <w:rsid w:val="008E6873"/>
    <w:rsid w:val="008F0451"/>
    <w:rsid w:val="008F4DCB"/>
    <w:rsid w:val="008F7A8A"/>
    <w:rsid w:val="00902666"/>
    <w:rsid w:val="00903D63"/>
    <w:rsid w:val="00910FF8"/>
    <w:rsid w:val="00912669"/>
    <w:rsid w:val="009131F9"/>
    <w:rsid w:val="00937DC1"/>
    <w:rsid w:val="00941185"/>
    <w:rsid w:val="009423F7"/>
    <w:rsid w:val="00952658"/>
    <w:rsid w:val="00952B75"/>
    <w:rsid w:val="009631F9"/>
    <w:rsid w:val="009679EC"/>
    <w:rsid w:val="009716EF"/>
    <w:rsid w:val="00976C05"/>
    <w:rsid w:val="00987461"/>
    <w:rsid w:val="0099178E"/>
    <w:rsid w:val="00994D03"/>
    <w:rsid w:val="009B3AA6"/>
    <w:rsid w:val="009C508D"/>
    <w:rsid w:val="009C56B6"/>
    <w:rsid w:val="009C7136"/>
    <w:rsid w:val="009E2346"/>
    <w:rsid w:val="009E2B49"/>
    <w:rsid w:val="009F0943"/>
    <w:rsid w:val="009F48A0"/>
    <w:rsid w:val="009F673D"/>
    <w:rsid w:val="00A03578"/>
    <w:rsid w:val="00A06ABF"/>
    <w:rsid w:val="00A1239B"/>
    <w:rsid w:val="00A1484F"/>
    <w:rsid w:val="00A2193C"/>
    <w:rsid w:val="00A31EE8"/>
    <w:rsid w:val="00A3283A"/>
    <w:rsid w:val="00A372E7"/>
    <w:rsid w:val="00A430F4"/>
    <w:rsid w:val="00A50BF9"/>
    <w:rsid w:val="00A511D3"/>
    <w:rsid w:val="00A51D80"/>
    <w:rsid w:val="00A562A4"/>
    <w:rsid w:val="00A96F62"/>
    <w:rsid w:val="00A9730F"/>
    <w:rsid w:val="00AA0C0C"/>
    <w:rsid w:val="00AA3FA9"/>
    <w:rsid w:val="00AA7471"/>
    <w:rsid w:val="00AA761F"/>
    <w:rsid w:val="00AA7C21"/>
    <w:rsid w:val="00AB2E46"/>
    <w:rsid w:val="00AB3C72"/>
    <w:rsid w:val="00AB756C"/>
    <w:rsid w:val="00AC771E"/>
    <w:rsid w:val="00AD7CAC"/>
    <w:rsid w:val="00AE4725"/>
    <w:rsid w:val="00AE6001"/>
    <w:rsid w:val="00AF248A"/>
    <w:rsid w:val="00AF4FF5"/>
    <w:rsid w:val="00AF716A"/>
    <w:rsid w:val="00AF7B1B"/>
    <w:rsid w:val="00B11C28"/>
    <w:rsid w:val="00B127AB"/>
    <w:rsid w:val="00B23726"/>
    <w:rsid w:val="00B257D7"/>
    <w:rsid w:val="00B376C9"/>
    <w:rsid w:val="00B41F90"/>
    <w:rsid w:val="00B42F6C"/>
    <w:rsid w:val="00B47220"/>
    <w:rsid w:val="00B47720"/>
    <w:rsid w:val="00B47880"/>
    <w:rsid w:val="00B60A9F"/>
    <w:rsid w:val="00B65C40"/>
    <w:rsid w:val="00B7083F"/>
    <w:rsid w:val="00B74D02"/>
    <w:rsid w:val="00B7552D"/>
    <w:rsid w:val="00B870DA"/>
    <w:rsid w:val="00B871AF"/>
    <w:rsid w:val="00B9047D"/>
    <w:rsid w:val="00B94B42"/>
    <w:rsid w:val="00B95B93"/>
    <w:rsid w:val="00BA0FBA"/>
    <w:rsid w:val="00BC0117"/>
    <w:rsid w:val="00BC5E56"/>
    <w:rsid w:val="00BC6A8E"/>
    <w:rsid w:val="00BE2116"/>
    <w:rsid w:val="00BF18BD"/>
    <w:rsid w:val="00BF4557"/>
    <w:rsid w:val="00BF51AC"/>
    <w:rsid w:val="00BF612B"/>
    <w:rsid w:val="00C04BE8"/>
    <w:rsid w:val="00C1642F"/>
    <w:rsid w:val="00C2334B"/>
    <w:rsid w:val="00C23AC9"/>
    <w:rsid w:val="00C3559A"/>
    <w:rsid w:val="00C42AAF"/>
    <w:rsid w:val="00C50B7A"/>
    <w:rsid w:val="00C61ABD"/>
    <w:rsid w:val="00C64823"/>
    <w:rsid w:val="00C703EC"/>
    <w:rsid w:val="00C76CFC"/>
    <w:rsid w:val="00C8140B"/>
    <w:rsid w:val="00CA5F0A"/>
    <w:rsid w:val="00CA609E"/>
    <w:rsid w:val="00CA7043"/>
    <w:rsid w:val="00CB7980"/>
    <w:rsid w:val="00CF008D"/>
    <w:rsid w:val="00D011C0"/>
    <w:rsid w:val="00D06DBA"/>
    <w:rsid w:val="00D24811"/>
    <w:rsid w:val="00D25AB4"/>
    <w:rsid w:val="00D37F1A"/>
    <w:rsid w:val="00D4051E"/>
    <w:rsid w:val="00D5368D"/>
    <w:rsid w:val="00D54876"/>
    <w:rsid w:val="00D61E93"/>
    <w:rsid w:val="00D620D5"/>
    <w:rsid w:val="00D64B4D"/>
    <w:rsid w:val="00D67913"/>
    <w:rsid w:val="00D7794A"/>
    <w:rsid w:val="00D869E2"/>
    <w:rsid w:val="00D87B4E"/>
    <w:rsid w:val="00D948DD"/>
    <w:rsid w:val="00DA3A1A"/>
    <w:rsid w:val="00DA6EA3"/>
    <w:rsid w:val="00DB38EB"/>
    <w:rsid w:val="00DB7DAD"/>
    <w:rsid w:val="00DC027F"/>
    <w:rsid w:val="00DD0143"/>
    <w:rsid w:val="00DE51E4"/>
    <w:rsid w:val="00DF1001"/>
    <w:rsid w:val="00DF2151"/>
    <w:rsid w:val="00DF236E"/>
    <w:rsid w:val="00DF40E8"/>
    <w:rsid w:val="00E01527"/>
    <w:rsid w:val="00E10AB7"/>
    <w:rsid w:val="00E22A4A"/>
    <w:rsid w:val="00E31BD0"/>
    <w:rsid w:val="00E33F46"/>
    <w:rsid w:val="00E359CA"/>
    <w:rsid w:val="00E4269B"/>
    <w:rsid w:val="00E503D1"/>
    <w:rsid w:val="00E638CF"/>
    <w:rsid w:val="00E71418"/>
    <w:rsid w:val="00E75EF2"/>
    <w:rsid w:val="00E837C6"/>
    <w:rsid w:val="00E9589D"/>
    <w:rsid w:val="00EA5BD9"/>
    <w:rsid w:val="00EB2D90"/>
    <w:rsid w:val="00EB366F"/>
    <w:rsid w:val="00EC4485"/>
    <w:rsid w:val="00EC46C7"/>
    <w:rsid w:val="00EC72D3"/>
    <w:rsid w:val="00ED2FF4"/>
    <w:rsid w:val="00ED3251"/>
    <w:rsid w:val="00ED3E7E"/>
    <w:rsid w:val="00EE028C"/>
    <w:rsid w:val="00EE764D"/>
    <w:rsid w:val="00F019F8"/>
    <w:rsid w:val="00F04F7C"/>
    <w:rsid w:val="00F14EEC"/>
    <w:rsid w:val="00F15ADB"/>
    <w:rsid w:val="00F211EF"/>
    <w:rsid w:val="00F21ABF"/>
    <w:rsid w:val="00F31FCA"/>
    <w:rsid w:val="00F43243"/>
    <w:rsid w:val="00F44964"/>
    <w:rsid w:val="00F50E14"/>
    <w:rsid w:val="00F51031"/>
    <w:rsid w:val="00F5391E"/>
    <w:rsid w:val="00F54ADF"/>
    <w:rsid w:val="00F56B81"/>
    <w:rsid w:val="00F64185"/>
    <w:rsid w:val="00F67F34"/>
    <w:rsid w:val="00F70C41"/>
    <w:rsid w:val="00F86875"/>
    <w:rsid w:val="00F87B89"/>
    <w:rsid w:val="00F90637"/>
    <w:rsid w:val="00F91A37"/>
    <w:rsid w:val="00F92CC6"/>
    <w:rsid w:val="00F92DAB"/>
    <w:rsid w:val="00FA3431"/>
    <w:rsid w:val="00FA3556"/>
    <w:rsid w:val="00FA7D7C"/>
    <w:rsid w:val="00FB1AAB"/>
    <w:rsid w:val="00FC5DAC"/>
    <w:rsid w:val="00FD5339"/>
    <w:rsid w:val="00FE1ADD"/>
    <w:rsid w:val="00FE4DB3"/>
    <w:rsid w:val="00FE4F88"/>
    <w:rsid w:val="00FE4FBF"/>
    <w:rsid w:val="00FF0A12"/>
    <w:rsid w:val="00FF122A"/>
    <w:rsid w:val="00FF1B5B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uiPriority="0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129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51129"/>
    <w:pPr>
      <w:keepNext/>
      <w:spacing w:after="36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uiPriority w:val="99"/>
    <w:qFormat/>
    <w:rsid w:val="00551129"/>
    <w:pPr>
      <w:spacing w:after="120"/>
      <w:jc w:val="center"/>
    </w:pPr>
    <w:rPr>
      <w:b/>
      <w:bCs/>
      <w:sz w:val="36"/>
      <w:szCs w:val="36"/>
    </w:rPr>
  </w:style>
  <w:style w:type="paragraph" w:styleId="a4">
    <w:name w:val="header"/>
    <w:basedOn w:val="a"/>
    <w:link w:val="a5"/>
    <w:uiPriority w:val="99"/>
    <w:rsid w:val="00BF61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BF612B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837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3D2D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ab">
    <w:name w:val="No Spacing"/>
    <w:uiPriority w:val="1"/>
    <w:qFormat/>
    <w:rsid w:val="004B2822"/>
    <w:pPr>
      <w:spacing w:after="0" w:line="240" w:lineRule="auto"/>
    </w:pPr>
    <w:rPr>
      <w:rFonts w:ascii="Calibri" w:hAnsi="Calibri"/>
      <w:lang w:eastAsia="en-US"/>
    </w:rPr>
  </w:style>
  <w:style w:type="character" w:customStyle="1" w:styleId="FontStyle23">
    <w:name w:val="Font Style23"/>
    <w:uiPriority w:val="99"/>
    <w:rsid w:val="000655DB"/>
    <w:rPr>
      <w:rFonts w:ascii="Times New Roman" w:hAnsi="Times New Roman"/>
      <w:sz w:val="26"/>
    </w:rPr>
  </w:style>
  <w:style w:type="character" w:customStyle="1" w:styleId="FontStyle47">
    <w:name w:val="Font Style47"/>
    <w:uiPriority w:val="99"/>
    <w:rsid w:val="00D64B4D"/>
    <w:rPr>
      <w:rFonts w:ascii="Times New Roman" w:hAnsi="Times New Roman"/>
      <w:sz w:val="18"/>
    </w:rPr>
  </w:style>
  <w:style w:type="paragraph" w:styleId="ac">
    <w:name w:val="List Paragraph"/>
    <w:basedOn w:val="a"/>
    <w:uiPriority w:val="34"/>
    <w:qFormat/>
    <w:rsid w:val="001662A0"/>
    <w:pPr>
      <w:ind w:left="720"/>
      <w:contextualSpacing/>
    </w:pPr>
    <w:rPr>
      <w:rFonts w:ascii="Cambria" w:hAnsi="Cambria"/>
      <w:sz w:val="24"/>
      <w:szCs w:val="24"/>
      <w:lang w:val="en-US"/>
    </w:rPr>
  </w:style>
  <w:style w:type="character" w:styleId="ad">
    <w:name w:val="Hyperlink"/>
    <w:basedOn w:val="a0"/>
    <w:uiPriority w:val="99"/>
    <w:unhideWhenUsed/>
    <w:rsid w:val="003030C7"/>
    <w:rPr>
      <w:rFonts w:cs="Times New Roman"/>
      <w:color w:val="0000FF"/>
      <w:u w:val="single"/>
    </w:rPr>
  </w:style>
  <w:style w:type="paragraph" w:customStyle="1" w:styleId="ae">
    <w:name w:val="Наборный МФЦ"/>
    <w:basedOn w:val="a"/>
    <w:qFormat/>
    <w:rsid w:val="007C08B7"/>
    <w:rPr>
      <w:rFonts w:ascii="Arial" w:hAnsi="Arial"/>
      <w:color w:val="000000"/>
      <w:sz w:val="18"/>
      <w:szCs w:val="24"/>
    </w:rPr>
  </w:style>
  <w:style w:type="paragraph" w:customStyle="1" w:styleId="ConsPlusNormal">
    <w:name w:val="ConsPlusNormal"/>
    <w:rsid w:val="007C08B7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uiPriority="0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129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51129"/>
    <w:pPr>
      <w:keepNext/>
      <w:spacing w:after="36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uiPriority w:val="99"/>
    <w:qFormat/>
    <w:rsid w:val="00551129"/>
    <w:pPr>
      <w:spacing w:after="120"/>
      <w:jc w:val="center"/>
    </w:pPr>
    <w:rPr>
      <w:b/>
      <w:bCs/>
      <w:sz w:val="36"/>
      <w:szCs w:val="36"/>
    </w:rPr>
  </w:style>
  <w:style w:type="paragraph" w:styleId="a4">
    <w:name w:val="header"/>
    <w:basedOn w:val="a"/>
    <w:link w:val="a5"/>
    <w:uiPriority w:val="99"/>
    <w:rsid w:val="00BF61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BF612B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837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3D2D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ab">
    <w:name w:val="No Spacing"/>
    <w:uiPriority w:val="1"/>
    <w:qFormat/>
    <w:rsid w:val="004B2822"/>
    <w:pPr>
      <w:spacing w:after="0" w:line="240" w:lineRule="auto"/>
    </w:pPr>
    <w:rPr>
      <w:rFonts w:ascii="Calibri" w:hAnsi="Calibri"/>
      <w:lang w:eastAsia="en-US"/>
    </w:rPr>
  </w:style>
  <w:style w:type="character" w:customStyle="1" w:styleId="FontStyle23">
    <w:name w:val="Font Style23"/>
    <w:uiPriority w:val="99"/>
    <w:rsid w:val="000655DB"/>
    <w:rPr>
      <w:rFonts w:ascii="Times New Roman" w:hAnsi="Times New Roman"/>
      <w:sz w:val="26"/>
    </w:rPr>
  </w:style>
  <w:style w:type="character" w:customStyle="1" w:styleId="FontStyle47">
    <w:name w:val="Font Style47"/>
    <w:uiPriority w:val="99"/>
    <w:rsid w:val="00D64B4D"/>
    <w:rPr>
      <w:rFonts w:ascii="Times New Roman" w:hAnsi="Times New Roman"/>
      <w:sz w:val="18"/>
    </w:rPr>
  </w:style>
  <w:style w:type="paragraph" w:styleId="ac">
    <w:name w:val="List Paragraph"/>
    <w:basedOn w:val="a"/>
    <w:uiPriority w:val="34"/>
    <w:qFormat/>
    <w:rsid w:val="001662A0"/>
    <w:pPr>
      <w:ind w:left="720"/>
      <w:contextualSpacing/>
    </w:pPr>
    <w:rPr>
      <w:rFonts w:ascii="Cambria" w:hAnsi="Cambria"/>
      <w:sz w:val="24"/>
      <w:szCs w:val="24"/>
      <w:lang w:val="en-US"/>
    </w:rPr>
  </w:style>
  <w:style w:type="character" w:styleId="ad">
    <w:name w:val="Hyperlink"/>
    <w:basedOn w:val="a0"/>
    <w:uiPriority w:val="99"/>
    <w:unhideWhenUsed/>
    <w:rsid w:val="003030C7"/>
    <w:rPr>
      <w:rFonts w:cs="Times New Roman"/>
      <w:color w:val="0000FF"/>
      <w:u w:val="single"/>
    </w:rPr>
  </w:style>
  <w:style w:type="paragraph" w:customStyle="1" w:styleId="ae">
    <w:name w:val="Наборный МФЦ"/>
    <w:basedOn w:val="a"/>
    <w:qFormat/>
    <w:rsid w:val="007C08B7"/>
    <w:rPr>
      <w:rFonts w:ascii="Arial" w:hAnsi="Arial"/>
      <w:color w:val="000000"/>
      <w:sz w:val="18"/>
      <w:szCs w:val="24"/>
    </w:rPr>
  </w:style>
  <w:style w:type="paragraph" w:customStyle="1" w:styleId="ConsPlusNormal">
    <w:name w:val="ConsPlusNormal"/>
    <w:rsid w:val="007C08B7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3CA553DB54AC4A6451E4973C40083483028CD10F2D30E3336A565106669B4C9B8FA6AE3726A3C4FZ8qA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3CA553DB54AC4A6451E4973C40083483028CD10F2D30E3336A565106669B4C9B8FA6AE3726A3C4FZ8q0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EXCHANGE\FREE\&#1055;&#1077;&#1090;&#1088;&#1077;&#1085;&#1082;&#1086;%20&#1048;.&#1071;\!\&#1064;&#1072;&#1073;&#1083;&#1086;&#1085;%20&#1087;&#1088;&#1080;&#1082;&#1072;&#1079;&#1072;%20&#1052;&#1080;&#1085;&#1080;&#1089;&#1090;&#1077;&#1088;&#1089;&#1090;&#1074;&#1072;%20&#1069;&#1082;&#1086;&#1085;&#1086;&#1084;&#1080;&#1095;&#1077;&#1089;&#1082;&#1086;&#1075;&#1086;%20&#1056;&#1072;&#1079;&#1074;&#1080;&#1090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3000A-A5F3-45E6-B608-641F56AEE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приказа Министерства Экономического Развития.dot</Template>
  <TotalTime>1</TotalTime>
  <Pages>20</Pages>
  <Words>8544</Words>
  <Characters>48703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Сахалинской области</Company>
  <LinksUpToDate>false</LinksUpToDate>
  <CharactersWithSpaces>57133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petrenko</dc:creator>
  <cp:keywords/>
  <dc:description/>
  <cp:lastModifiedBy>Людмила Ивановна</cp:lastModifiedBy>
  <cp:revision>2</cp:revision>
  <cp:lastPrinted>2014-05-20T22:30:00Z</cp:lastPrinted>
  <dcterms:created xsi:type="dcterms:W3CDTF">2016-12-08T23:36:00Z</dcterms:created>
  <dcterms:modified xsi:type="dcterms:W3CDTF">2016-12-08T23:36:00Z</dcterms:modified>
</cp:coreProperties>
</file>